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EA760" w14:textId="050D8C9A" w:rsidR="00311A2B" w:rsidRPr="0011411F" w:rsidRDefault="002468D9" w:rsidP="00284962">
      <w:pPr>
        <w:spacing w:before="120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047177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Seznam </w:t>
      </w:r>
      <w:r w:rsidR="00D1667A">
        <w:rPr>
          <w:rFonts w:asciiTheme="minorHAnsi" w:hAnsiTheme="minorHAnsi" w:cstheme="minorHAnsi"/>
          <w:b/>
          <w:bCs/>
          <w:caps/>
          <w:sz w:val="28"/>
          <w:szCs w:val="28"/>
        </w:rPr>
        <w:t>IMENOVANEGA KADRA REFERENC</w:t>
      </w:r>
    </w:p>
    <w:p w14:paraId="5DA3C0AA" w14:textId="79B139E0" w:rsidR="008372D0" w:rsidRPr="0011411F" w:rsidRDefault="00E40C18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11411F">
        <w:rPr>
          <w:rFonts w:asciiTheme="minorHAnsi" w:hAnsiTheme="minorHAnsi" w:cstheme="minorHAnsi"/>
          <w:b/>
          <w:bCs/>
          <w:sz w:val="22"/>
        </w:rPr>
        <w:t>(</w:t>
      </w:r>
      <w:r w:rsidR="00B5774F" w:rsidRPr="0011411F">
        <w:rPr>
          <w:rFonts w:asciiTheme="minorHAnsi" w:hAnsiTheme="minorHAnsi" w:cstheme="minorHAnsi"/>
          <w:b/>
          <w:bCs/>
          <w:sz w:val="22"/>
        </w:rPr>
        <w:t>Izobrazba in strokovna usposobljenost kadra</w:t>
      </w:r>
      <w:r w:rsidRPr="0011411F">
        <w:rPr>
          <w:rFonts w:asciiTheme="minorHAnsi" w:hAnsiTheme="minorHAnsi" w:cstheme="minorHAnsi"/>
          <w:b/>
          <w:bCs/>
          <w:sz w:val="22"/>
        </w:rPr>
        <w:t>)</w:t>
      </w:r>
    </w:p>
    <w:p w14:paraId="6784094D" w14:textId="21EA61A1" w:rsidR="00B10CB4" w:rsidRPr="0011411F" w:rsidRDefault="008372D0" w:rsidP="006A5EE1">
      <w:pPr>
        <w:jc w:val="center"/>
        <w:rPr>
          <w:rFonts w:asciiTheme="minorHAnsi" w:hAnsiTheme="minorHAnsi" w:cstheme="minorHAnsi"/>
          <w:b/>
          <w:bCs/>
        </w:rPr>
      </w:pPr>
      <w:r w:rsidRPr="0011411F">
        <w:rPr>
          <w:rFonts w:asciiTheme="minorHAnsi" w:eastAsia="Times New Roman" w:hAnsiTheme="minorHAnsi" w:cstheme="minorHAnsi"/>
          <w:szCs w:val="20"/>
        </w:rPr>
        <w:t>za javno naročilo</w:t>
      </w:r>
      <w:r w:rsidR="00EC6BC4" w:rsidRPr="0011411F">
        <w:rPr>
          <w:rFonts w:asciiTheme="minorHAnsi" w:eastAsia="Times New Roman" w:hAnsiTheme="minorHAnsi" w:cstheme="minorHAnsi"/>
          <w:sz w:val="22"/>
        </w:rPr>
        <w:br/>
      </w:r>
      <w:r w:rsidR="0085764B" w:rsidRPr="0085764B">
        <w:rPr>
          <w:rFonts w:asciiTheme="minorHAnsi" w:hAnsiTheme="minorHAnsi" w:cstheme="minorHAnsi"/>
          <w:b/>
          <w:bCs/>
        </w:rPr>
        <w:t>»Rekonstrukcija, prizidava, ter energetska in statična sanacija objekta Fakultete za varnostne vede Univerze v Mariboru (UM FVV) na Kotnikovi ulici 8 v Ljubljani«</w:t>
      </w:r>
    </w:p>
    <w:p w14:paraId="6CA6AB66" w14:textId="7FCC4400" w:rsidR="00FA140A" w:rsidRPr="0011411F" w:rsidRDefault="00FA140A" w:rsidP="00284962">
      <w:pPr>
        <w:jc w:val="center"/>
        <w:rPr>
          <w:rFonts w:asciiTheme="minorHAnsi" w:hAnsiTheme="minorHAnsi" w:cstheme="minorHAnsi"/>
          <w:b/>
          <w:bCs/>
        </w:rPr>
      </w:pPr>
    </w:p>
    <w:p w14:paraId="2DDD7795" w14:textId="77777777" w:rsidR="003756BD" w:rsidRPr="004A4A07" w:rsidRDefault="003756BD" w:rsidP="00B10CB4">
      <w:pPr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2FB70E3B" w14:textId="4C25CE66" w:rsidR="00CD7529" w:rsidRPr="00201846" w:rsidRDefault="00CD7529" w:rsidP="003756BD">
      <w:pPr>
        <w:pBdr>
          <w:bottom w:val="single" w:sz="4" w:space="1" w:color="auto"/>
        </w:pBdr>
        <w:spacing w:before="120"/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  <w:permStart w:id="2016954118" w:edGrp="everyone"/>
      <w:r w:rsidR="002F4812" w:rsidRPr="00D03ED5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F4812" w:rsidRPr="00D03ED5">
        <w:rPr>
          <w:rFonts w:ascii="Calibri" w:hAnsi="Calibri" w:cs="Calibri"/>
          <w:bCs/>
          <w:iCs/>
          <w:szCs w:val="20"/>
        </w:rPr>
        <w:instrText xml:space="preserve"> FORMTEXT </w:instrText>
      </w:r>
      <w:r w:rsidR="002F4812" w:rsidRPr="00D03ED5">
        <w:rPr>
          <w:rFonts w:ascii="Calibri" w:hAnsi="Calibri" w:cs="Calibri"/>
          <w:bCs/>
          <w:iCs/>
          <w:szCs w:val="20"/>
        </w:rPr>
      </w:r>
      <w:r w:rsidR="002F4812" w:rsidRPr="00D03ED5">
        <w:rPr>
          <w:rFonts w:ascii="Calibri" w:hAnsi="Calibri" w:cs="Calibri"/>
          <w:bCs/>
          <w:iCs/>
          <w:szCs w:val="20"/>
        </w:rPr>
        <w:fldChar w:fldCharType="separate"/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szCs w:val="20"/>
        </w:rPr>
        <w:fldChar w:fldCharType="end"/>
      </w:r>
      <w:permEnd w:id="2016954118"/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6555D2F2" w:rsidR="00CD7529" w:rsidRPr="00201846" w:rsidRDefault="00CD7529" w:rsidP="003756BD">
      <w:pPr>
        <w:pBdr>
          <w:bottom w:val="single" w:sz="4" w:space="1" w:color="auto"/>
        </w:pBdr>
        <w:spacing w:after="240"/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  <w:permStart w:id="1119643653" w:edGrp="everyone"/>
      <w:r w:rsidR="002F4812" w:rsidRPr="00D03ED5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F4812" w:rsidRPr="00D03ED5">
        <w:rPr>
          <w:rFonts w:ascii="Calibri" w:hAnsi="Calibri" w:cs="Calibri"/>
          <w:bCs/>
          <w:iCs/>
          <w:szCs w:val="20"/>
        </w:rPr>
        <w:instrText xml:space="preserve"> FORMTEXT </w:instrText>
      </w:r>
      <w:r w:rsidR="002F4812" w:rsidRPr="00D03ED5">
        <w:rPr>
          <w:rFonts w:ascii="Calibri" w:hAnsi="Calibri" w:cs="Calibri"/>
          <w:bCs/>
          <w:iCs/>
          <w:szCs w:val="20"/>
        </w:rPr>
      </w:r>
      <w:r w:rsidR="002F4812" w:rsidRPr="00D03ED5">
        <w:rPr>
          <w:rFonts w:ascii="Calibri" w:hAnsi="Calibri" w:cs="Calibri"/>
          <w:bCs/>
          <w:iCs/>
          <w:szCs w:val="20"/>
        </w:rPr>
        <w:fldChar w:fldCharType="separate"/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szCs w:val="20"/>
        </w:rPr>
        <w:fldChar w:fldCharType="end"/>
      </w:r>
      <w:permEnd w:id="1119643653"/>
    </w:p>
    <w:tbl>
      <w:tblPr>
        <w:tblStyle w:val="Tabelamrea"/>
        <w:tblW w:w="9776" w:type="dxa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1843"/>
        <w:gridCol w:w="2268"/>
      </w:tblGrid>
      <w:tr w:rsidR="00720770" w:rsidRPr="00201846" w14:paraId="734B43EB" w14:textId="7B6D0E32" w:rsidTr="00734DE9">
        <w:trPr>
          <w:trHeight w:val="4223"/>
          <w:jc w:val="center"/>
        </w:trPr>
        <w:tc>
          <w:tcPr>
            <w:tcW w:w="2972" w:type="dxa"/>
            <w:shd w:val="clear" w:color="auto" w:fill="E7E6E6" w:themeFill="background2"/>
          </w:tcPr>
          <w:p w14:paraId="72D61A12" w14:textId="58B098FE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Ime in priimek</w:t>
            </w:r>
          </w:p>
          <w:p w14:paraId="649B49F2" w14:textId="004031A7" w:rsidR="00720770" w:rsidRPr="00563FDB" w:rsidRDefault="00A92691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priglašenega (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</w:t>
            </w:r>
            <w:r w:rsidR="00CF63C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-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usposobljen</w:t>
            </w:r>
            <w:r w:rsidR="002667B5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ega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strokovnjak</w:t>
            </w:r>
            <w:r w:rsidR="002667B5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a,</w:t>
            </w:r>
          </w:p>
          <w:p w14:paraId="4093C40B" w14:textId="1EE5B04D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</w:t>
            </w:r>
            <w:r w:rsidR="00C9250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točke 2.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poglavja </w:t>
            </w:r>
            <w:r w:rsidR="005E7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.1.</w:t>
            </w:r>
            <w:r w:rsidR="00C9250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</w:t>
            </w:r>
          </w:p>
          <w:p w14:paraId="7D19A0EC" w14:textId="4BC6DE0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  <w:r w:rsidR="000F68CC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za pripravo  </w:t>
            </w:r>
            <w:r w:rsidR="004F6E5E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ponudbe</w:t>
            </w:r>
          </w:p>
          <w:p w14:paraId="592F4206" w14:textId="77777777" w:rsidR="00DE1869" w:rsidRPr="00563FDB" w:rsidRDefault="00DE186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5047997" w14:textId="77777777" w:rsidR="00DE1869" w:rsidRPr="00563FDB" w:rsidRDefault="00DE186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018A184" w14:textId="77777777" w:rsidR="00801489" w:rsidRDefault="00801489" w:rsidP="00734DE9">
            <w:pPr>
              <w:spacing w:after="4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7C0F5A0" w14:textId="77777777" w:rsidR="00801489" w:rsidRDefault="00801489" w:rsidP="00734DE9">
            <w:pPr>
              <w:spacing w:after="4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69A53A2" w14:textId="690674EF" w:rsidR="00720770" w:rsidRPr="00563FDB" w:rsidRDefault="00720770" w:rsidP="006B26C0">
            <w:pPr>
              <w:spacing w:before="36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ustrezno izpolniti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E7E6E6" w:themeFill="background2"/>
          </w:tcPr>
          <w:p w14:paraId="49673C04" w14:textId="2B32419F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Vloga 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priglašenega (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 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usposobljen strokovnjak</w:t>
            </w:r>
          </w:p>
          <w:p w14:paraId="70E9D9FA" w14:textId="304FB29C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 izvedbi JN:</w:t>
            </w:r>
          </w:p>
          <w:p w14:paraId="44EFC52E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65C37A4" w14:textId="01777638" w:rsidR="00720770" w:rsidRPr="00563FDB" w:rsidRDefault="00720770" w:rsidP="003328D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Pr="005E7770">
              <w:rPr>
                <w:rFonts w:asciiTheme="minorHAnsi" w:hAnsiTheme="minorHAnsi" w:cstheme="minorHAnsi"/>
                <w:b/>
                <w:szCs w:val="20"/>
              </w:rPr>
              <w:t xml:space="preserve">vodja </w:t>
            </w:r>
            <w:r w:rsidR="0085764B">
              <w:rPr>
                <w:rFonts w:asciiTheme="minorHAnsi" w:hAnsiTheme="minorHAnsi" w:cstheme="minorHAnsi"/>
                <w:b/>
                <w:szCs w:val="20"/>
              </w:rPr>
              <w:t>gradnje</w:t>
            </w:r>
            <w:r w:rsidR="00D61086" w:rsidRPr="005E7770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  <w:r w:rsidRPr="005E7770">
              <w:rPr>
                <w:rFonts w:asciiTheme="minorHAnsi" w:hAnsiTheme="minorHAnsi" w:cstheme="minorHAnsi"/>
                <w:b/>
                <w:szCs w:val="20"/>
              </w:rPr>
              <w:t>ali</w:t>
            </w:r>
          </w:p>
          <w:p w14:paraId="2ACF771B" w14:textId="7374F9EA" w:rsidR="00720770" w:rsidRPr="00563FDB" w:rsidRDefault="00720770" w:rsidP="003328D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="0085764B">
              <w:rPr>
                <w:rFonts w:asciiTheme="minorHAnsi" w:hAnsiTheme="minorHAnsi" w:cstheme="minorHAnsi"/>
                <w:b/>
                <w:szCs w:val="20"/>
              </w:rPr>
              <w:t>p</w:t>
            </w:r>
            <w:r w:rsidR="0085764B"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omočnik vodje gradnje in vodja del </w:t>
            </w: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>ali</w:t>
            </w:r>
          </w:p>
          <w:p w14:paraId="74190931" w14:textId="0E5E47E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="0085764B">
              <w:rPr>
                <w:rFonts w:asciiTheme="minorHAnsi" w:hAnsiTheme="minorHAnsi" w:cstheme="minorHAnsi"/>
                <w:b/>
                <w:szCs w:val="20"/>
              </w:rPr>
              <w:t>v</w:t>
            </w:r>
            <w:r w:rsidR="0085764B"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odja del za elektro instalacije</w:t>
            </w:r>
            <w:r w:rsidR="00D61086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</w:t>
            </w: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>ali</w:t>
            </w:r>
          </w:p>
          <w:p w14:paraId="585D2C16" w14:textId="226708D6" w:rsidR="00B90486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="0085764B">
              <w:rPr>
                <w:rFonts w:asciiTheme="minorHAnsi" w:hAnsiTheme="minorHAnsi" w:cstheme="minorHAnsi"/>
                <w:b/>
                <w:szCs w:val="20"/>
              </w:rPr>
              <w:t>v</w:t>
            </w:r>
            <w:r w:rsidR="0085764B"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odja del za strojne instalacije </w:t>
            </w:r>
            <w:r w:rsidR="00B30D03" w:rsidRPr="007A596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0"/>
              </w:rPr>
              <w:t>ali</w:t>
            </w:r>
          </w:p>
          <w:p w14:paraId="685171D0" w14:textId="283EC8AE" w:rsidR="00B90486" w:rsidRDefault="00B90486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- </w:t>
            </w:r>
            <w:r w:rsid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v</w:t>
            </w:r>
            <w:r w:rsidR="0085764B"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odja del za opremo</w:t>
            </w:r>
          </w:p>
          <w:p w14:paraId="7E588EB1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D024F81" w14:textId="77777777" w:rsidR="00734DE9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A49EF4C" w14:textId="77777777" w:rsidR="00993FDD" w:rsidRPr="00563FDB" w:rsidRDefault="00993FDD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69DAB80" w14:textId="77777777" w:rsidR="00801489" w:rsidRDefault="00801489" w:rsidP="00734DE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E1528E" w14:textId="2E5B10BB" w:rsidR="00720770" w:rsidRPr="00563FDB" w:rsidRDefault="00720770" w:rsidP="006B26C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ustrezno izpolniti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E7E6E6" w:themeFill="background2"/>
          </w:tcPr>
          <w:p w14:paraId="68CF18FC" w14:textId="7C83DF6A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Delovno razmerje</w:t>
            </w:r>
          </w:p>
          <w:p w14:paraId="1A96C0AD" w14:textId="6A1ED00E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oz.</w:t>
            </w:r>
          </w:p>
          <w:p w14:paraId="6ECFEDD3" w14:textId="7C834EE9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druga zakonsko določena oblika dela izven delovnega razmerja</w:t>
            </w:r>
          </w:p>
          <w:p w14:paraId="73BBE936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3D6D98A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17E54F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844B3E6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EA2126" w14:textId="77777777" w:rsidR="00801489" w:rsidRDefault="0080148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1D8881D9" w:rsidR="0099310F" w:rsidRPr="00563FDB" w:rsidRDefault="00720770" w:rsidP="006B26C0">
            <w:pPr>
              <w:spacing w:before="18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ustrezno </w:t>
            </w:r>
            <w:r w:rsid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označiti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68" w:type="dxa"/>
            <w:shd w:val="clear" w:color="auto" w:fill="E7E6E6" w:themeFill="background2"/>
          </w:tcPr>
          <w:p w14:paraId="5C571061" w14:textId="77777777" w:rsidR="00A84991" w:rsidRPr="00563FDB" w:rsidRDefault="003274DC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Prigla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šen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</w:t>
            </w:r>
            <w:r w:rsidR="003328D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(nomin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iran</w:t>
            </w:r>
            <w:r w:rsidR="003328D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)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usposobljen strokovnja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k</w:t>
            </w:r>
            <w:r w:rsidR="00A8499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:</w:t>
            </w:r>
          </w:p>
          <w:p w14:paraId="585DC108" w14:textId="3B053AEA" w:rsidR="00720770" w:rsidRDefault="00A84991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ima ustrezno izobrazbo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,</w:t>
            </w:r>
          </w:p>
          <w:p w14:paraId="47D43BBA" w14:textId="69A375C1" w:rsidR="0085764B" w:rsidRPr="00563FDB" w:rsidRDefault="0085764B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</w:t>
            </w:r>
            <w:r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a</w:t>
            </w:r>
            <w:r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ktivno govori slovenski jezik</w:t>
            </w:r>
          </w:p>
          <w:p w14:paraId="45221743" w14:textId="6B72BAA3" w:rsidR="00A84991" w:rsidRPr="00563FDB" w:rsidRDefault="00A84991" w:rsidP="00CF63C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 je vpisan v ustrezen imenik poklicev,</w:t>
            </w:r>
          </w:p>
          <w:p w14:paraId="21C5B92D" w14:textId="5160EAE4" w:rsidR="005E7770" w:rsidRDefault="000E1545" w:rsidP="005E777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- </w:t>
            </w:r>
            <w:r w:rsid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izpolnjuje zahtevane reference</w:t>
            </w:r>
          </w:p>
          <w:p w14:paraId="5231A394" w14:textId="2C167D00" w:rsidR="005E7770" w:rsidRDefault="005E7770" w:rsidP="0085764B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  <w:p w14:paraId="3DEE55BE" w14:textId="77777777" w:rsidR="005E7770" w:rsidRPr="00563FDB" w:rsidRDefault="005E7770" w:rsidP="005E777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9433AF0" w14:textId="3E57B556" w:rsidR="003274DC" w:rsidRPr="00563FDB" w:rsidRDefault="000E1545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(</w:t>
            </w:r>
            <w:r w:rsidR="003274D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Izpolnjevanje pogoja za sodelovanje </w:t>
            </w:r>
            <w:r w:rsidR="00A84309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iz </w:t>
            </w:r>
            <w:r w:rsidR="003E555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poglavja </w:t>
            </w:r>
            <w:r w:rsidR="005E7770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8</w:t>
            </w:r>
            <w:r w:rsidR="003E555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.1.</w:t>
            </w:r>
            <w:r w:rsidR="00B105A2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4</w:t>
            </w:r>
            <w:r w:rsidR="007B3EE5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 Navodil ponudnikom</w:t>
            </w:r>
            <w:r w:rsidR="00460663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 za pripravo po</w:t>
            </w:r>
            <w:r w:rsidR="003328D1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nudb</w:t>
            </w:r>
            <w:r w:rsidR="00460663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e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)</w:t>
            </w:r>
          </w:p>
          <w:p w14:paraId="35D0F2FB" w14:textId="77777777" w:rsidR="006B26C0" w:rsidRDefault="006B26C0" w:rsidP="008573FE">
            <w:pPr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1C67CC4" w14:textId="00A0D9D2" w:rsidR="0099310F" w:rsidRPr="00563FDB" w:rsidRDefault="003E555C" w:rsidP="001F5458">
            <w:pPr>
              <w:spacing w:before="60" w:after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ustrezno </w:t>
            </w:r>
            <w:r w:rsid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označiti</w:t>
            </w:r>
          </w:p>
        </w:tc>
      </w:tr>
      <w:tr w:rsidR="00720770" w:rsidRPr="00201846" w14:paraId="0E2905BF" w14:textId="458AE191" w:rsidTr="007D5268">
        <w:trPr>
          <w:trHeight w:val="792"/>
          <w:jc w:val="center"/>
        </w:trPr>
        <w:tc>
          <w:tcPr>
            <w:tcW w:w="2972" w:type="dxa"/>
          </w:tcPr>
          <w:p w14:paraId="14918881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9E0142E" w14:textId="1C64AEBA" w:rsidR="00720770" w:rsidRPr="00563FDB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30A9C6" w14:textId="133147D7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7951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320C3085" w14:textId="1AEE971F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669679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1CAC042D" w14:textId="2C7D0F53" w:rsidR="0095191D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2736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2D3D90B6" w14:textId="7AD1CDB5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60593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7BFC4034" w14:textId="73BA4EDE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200099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20770" w:rsidRPr="00201846" w14:paraId="062C6963" w14:textId="47BC7436" w:rsidTr="007D5268">
        <w:trPr>
          <w:trHeight w:val="64"/>
          <w:jc w:val="center"/>
        </w:trPr>
        <w:tc>
          <w:tcPr>
            <w:tcW w:w="2972" w:type="dxa"/>
          </w:tcPr>
          <w:p w14:paraId="6FCF73FF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BEDA49F" w14:textId="2059D711" w:rsidR="00720770" w:rsidRPr="00563FDB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CABE9CB" w14:textId="27ABA8C4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92823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7A34E676" w14:textId="7D25615A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533156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7DECF2D2" w14:textId="513BA382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50165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6A09EE8C" w14:textId="18A87B3F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-204535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23C30B1E" w14:textId="6C20F917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8221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20770" w:rsidRPr="00201846" w14:paraId="69C92203" w14:textId="560BD2E7" w:rsidTr="007D5268">
        <w:trPr>
          <w:trHeight w:val="64"/>
          <w:jc w:val="center"/>
        </w:trPr>
        <w:tc>
          <w:tcPr>
            <w:tcW w:w="2972" w:type="dxa"/>
          </w:tcPr>
          <w:p w14:paraId="04ABABBA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B390CF1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5D2E35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D8EFAB8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FB57D55" w14:textId="58A74F4F" w:rsidR="00720770" w:rsidRPr="00563FDB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912CF7" w14:textId="57830CFF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094470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0976C245" w14:textId="03E55335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76142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11043746" w14:textId="143CBBC9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854880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4CD35213" w14:textId="07DFBDEC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-147784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1EA6CD4C" w14:textId="7769457A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49588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20770" w:rsidRPr="00201846" w14:paraId="1C8EA2CC" w14:textId="7D9CD39D" w:rsidTr="0011411F">
        <w:trPr>
          <w:trHeight w:val="1337"/>
          <w:jc w:val="center"/>
        </w:trPr>
        <w:tc>
          <w:tcPr>
            <w:tcW w:w="2972" w:type="dxa"/>
          </w:tcPr>
          <w:p w14:paraId="23DF06D4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44578B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1B6DC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C2245A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41B978D" w14:textId="31FFF33E" w:rsidR="00720770" w:rsidRPr="00563FDB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B299676" w14:textId="180ABD86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27022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457DFC71" w14:textId="34B203B4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11811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7E327F60" w14:textId="394CB7A4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56738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7F4525BC" w14:textId="12AC0C02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787390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046F294C" w14:textId="4CDC8950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42030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20770" w:rsidRPr="00201846" w14:paraId="079715B8" w14:textId="5559874C" w:rsidTr="004D0EE8">
        <w:trPr>
          <w:trHeight w:val="1125"/>
          <w:jc w:val="center"/>
        </w:trPr>
        <w:tc>
          <w:tcPr>
            <w:tcW w:w="2972" w:type="dxa"/>
          </w:tcPr>
          <w:p w14:paraId="1DBDAC48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9DDB714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7EC0F98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E123CDC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CB5AA6C" w14:textId="77777777" w:rsidR="00720770" w:rsidRPr="00563FDB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C14C8D9" w14:textId="6EA3F813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18228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6469FCDB" w14:textId="6EB2F536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00116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4057E91F" w14:textId="32F48A42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47117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2A9F661C" w14:textId="73BE0CD5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-203964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66A86358" w14:textId="46C5F015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96708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10532E" w:rsidRPr="00201846" w14:paraId="494AF308" w14:textId="77777777" w:rsidTr="004D0EE8">
        <w:trPr>
          <w:trHeight w:val="1125"/>
          <w:jc w:val="center"/>
        </w:trPr>
        <w:tc>
          <w:tcPr>
            <w:tcW w:w="2972" w:type="dxa"/>
          </w:tcPr>
          <w:p w14:paraId="25B9EED5" w14:textId="77777777" w:rsidR="0010532E" w:rsidRPr="00563FDB" w:rsidRDefault="0010532E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90C293C" w14:textId="77777777" w:rsidR="0010532E" w:rsidRPr="00563FDB" w:rsidRDefault="0010532E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6A150C8" w14:textId="77777777" w:rsidR="0010532E" w:rsidRPr="00284962" w:rsidRDefault="00000000" w:rsidP="0010532E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907575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32E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10532E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10532E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65A4E4AB" w14:textId="77777777" w:rsidR="0010532E" w:rsidRPr="00284962" w:rsidRDefault="00000000" w:rsidP="0010532E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50111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32E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10532E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10532E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1296C40F" w14:textId="01E55010" w:rsidR="0010532E" w:rsidRDefault="00000000" w:rsidP="0010532E">
            <w:pPr>
              <w:spacing w:before="60" w:after="6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79520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32E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10532E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10532E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68A024A4" w14:textId="77777777" w:rsidR="0010532E" w:rsidRPr="00284962" w:rsidRDefault="00000000" w:rsidP="0010532E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-34601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32E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532E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3CEC1E15" w14:textId="62AA92B9" w:rsidR="0010532E" w:rsidRDefault="00000000" w:rsidP="0010532E">
            <w:pPr>
              <w:pStyle w:val="Telobesedila2"/>
              <w:spacing w:before="240" w:after="0" w:line="24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01171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532E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10532E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10532E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4D0EE8" w:rsidRPr="00201846" w14:paraId="0485D19D" w14:textId="77777777" w:rsidTr="004E784E">
        <w:trPr>
          <w:trHeight w:val="153"/>
          <w:jc w:val="center"/>
        </w:trPr>
        <w:tc>
          <w:tcPr>
            <w:tcW w:w="2972" w:type="dxa"/>
          </w:tcPr>
          <w:p w14:paraId="5B1B58F9" w14:textId="1FE776E4" w:rsidR="004D0EE8" w:rsidRPr="00563FDB" w:rsidRDefault="004D0EE8" w:rsidP="004D0EE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3312046" w14:textId="77777777" w:rsidR="004D0EE8" w:rsidRPr="00563FDB" w:rsidRDefault="004D0EE8" w:rsidP="004D0EE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B71C93" w14:textId="570E932E" w:rsidR="004D0EE8" w:rsidRPr="00284962" w:rsidRDefault="00000000" w:rsidP="004D0EE8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535882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BD010D7" w14:textId="2D9805B4" w:rsidR="004D0EE8" w:rsidRPr="00284962" w:rsidRDefault="00000000" w:rsidP="004D0EE8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334828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4EAFF2C6" w14:textId="53DE2EB1" w:rsidR="004D0EE8" w:rsidRDefault="00000000" w:rsidP="004D0EE8">
            <w:pPr>
              <w:spacing w:before="60" w:after="6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800955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0A6B934F" w14:textId="6EFD7E70" w:rsidR="004D0EE8" w:rsidRPr="00284962" w:rsidRDefault="00000000" w:rsidP="004D0EE8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210121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4F016B7F" w14:textId="752992EC" w:rsidR="004D0EE8" w:rsidRDefault="00000000" w:rsidP="004D0EE8">
            <w:pPr>
              <w:spacing w:before="24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898963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</w:tbl>
    <w:p w14:paraId="5F8F4C3D" w14:textId="77777777" w:rsidR="00F14E86" w:rsidRDefault="00F14E86" w:rsidP="00F14E86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143969CF" w14:textId="389FA525" w:rsidR="00F14E86" w:rsidRDefault="00F14E86" w:rsidP="00F14E86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799CE936" w14:textId="0148DF9F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ima vsaka od zgoraj navedenih oseb funkcionalno znanje za opravljanje predmetnih storitev, kar dokazujemo z ustreznimi referenčnimi potrdili;</w:t>
      </w:r>
    </w:p>
    <w:p w14:paraId="3D1605DE" w14:textId="77777777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bomo zagotavljali razpoložljivost zgoraj navedenih usposobljenih strokovnjakov ves čas izvajanja predmetnega javnega naročila v okviru zahtevanih rokov;</w:t>
      </w:r>
    </w:p>
    <w:p w14:paraId="477772C3" w14:textId="77777777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bomo morebitno vključevanje dodatnih strokovnjakov v delo ali zamenjavo obstoječih strokovnjakov z novimi izvedli le po predhodnem pisnem soglasju naročnika, pri čemer bomo zagotovili izpolnjevanje vseh zahtev iz dokumentacije predmetnega javnega naročila.</w:t>
      </w:r>
    </w:p>
    <w:p w14:paraId="63C290E6" w14:textId="77777777" w:rsidR="00F14E86" w:rsidRDefault="00F14E86" w:rsidP="00786C6D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64D7B2D7" w14:textId="5494991B" w:rsidR="00047177" w:rsidRPr="002425B6" w:rsidRDefault="00A57E86" w:rsidP="00786C6D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  <w:r w:rsidRPr="002425B6"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  <w:t xml:space="preserve">Dokazila: </w:t>
      </w:r>
    </w:p>
    <w:p w14:paraId="41F4D977" w14:textId="5E47C6B4" w:rsidR="00047177" w:rsidRPr="002425B6" w:rsidRDefault="00047177" w:rsidP="00047177">
      <w:pPr>
        <w:pStyle w:val="Odstavekseznama"/>
        <w:numPr>
          <w:ilvl w:val="0"/>
          <w:numId w:val="13"/>
        </w:numPr>
        <w:tabs>
          <w:tab w:val="left" w:pos="887"/>
        </w:tabs>
        <w:rPr>
          <w:rFonts w:asciiTheme="minorHAnsi" w:hAnsiTheme="minorHAnsi" w:cstheme="minorHAnsi"/>
          <w:b/>
          <w:bCs/>
        </w:rPr>
      </w:pPr>
      <w:r w:rsidRPr="002425B6">
        <w:rPr>
          <w:rFonts w:asciiTheme="minorHAnsi" w:hAnsiTheme="minorHAnsi" w:cstheme="minorHAnsi"/>
        </w:rPr>
        <w:t>Izpolnjen</w:t>
      </w:r>
      <w:r w:rsidRPr="002425B6">
        <w:rPr>
          <w:rFonts w:asciiTheme="minorHAnsi" w:hAnsiTheme="minorHAnsi" w:cstheme="minorHAnsi"/>
          <w:noProof/>
          <w:szCs w:val="20"/>
        </w:rPr>
        <w:t xml:space="preserve"> </w:t>
      </w:r>
      <w:r w:rsidRPr="002425B6">
        <w:rPr>
          <w:rFonts w:asciiTheme="minorHAnsi" w:hAnsiTheme="minorHAnsi" w:cstheme="minorHAnsi"/>
          <w:b/>
          <w:bCs/>
        </w:rPr>
        <w:t xml:space="preserve">obrazec št. </w:t>
      </w:r>
      <w:r w:rsidR="00E977D9" w:rsidRPr="002425B6">
        <w:rPr>
          <w:rFonts w:asciiTheme="minorHAnsi" w:hAnsiTheme="minorHAnsi" w:cstheme="minorHAnsi"/>
          <w:b/>
          <w:bCs/>
        </w:rPr>
        <w:t>1</w:t>
      </w:r>
      <w:r w:rsidR="0085764B">
        <w:rPr>
          <w:rFonts w:asciiTheme="minorHAnsi" w:hAnsiTheme="minorHAnsi" w:cstheme="minorHAnsi"/>
          <w:b/>
          <w:bCs/>
        </w:rPr>
        <w:t>4</w:t>
      </w:r>
      <w:r w:rsidRPr="002425B6">
        <w:rPr>
          <w:rFonts w:asciiTheme="minorHAnsi" w:hAnsiTheme="minorHAnsi" w:cstheme="minorHAnsi"/>
          <w:b/>
          <w:bCs/>
        </w:rPr>
        <w:t xml:space="preserve"> »Reference</w:t>
      </w:r>
      <w:r w:rsidR="0094584E">
        <w:rPr>
          <w:rFonts w:asciiTheme="minorHAnsi" w:hAnsiTheme="minorHAnsi" w:cstheme="minorHAnsi"/>
          <w:b/>
          <w:bCs/>
        </w:rPr>
        <w:t xml:space="preserve"> </w:t>
      </w:r>
      <w:r w:rsidR="00BC5F1F">
        <w:rPr>
          <w:rFonts w:asciiTheme="minorHAnsi" w:hAnsiTheme="minorHAnsi" w:cstheme="minorHAnsi"/>
          <w:b/>
          <w:bCs/>
        </w:rPr>
        <w:t>imenovanih kadrov</w:t>
      </w:r>
      <w:r w:rsidRPr="002425B6">
        <w:rPr>
          <w:rFonts w:asciiTheme="minorHAnsi" w:hAnsiTheme="minorHAnsi" w:cstheme="minorHAnsi"/>
          <w:b/>
          <w:bCs/>
        </w:rPr>
        <w:t>«</w:t>
      </w:r>
      <w:r w:rsidRPr="002425B6">
        <w:rPr>
          <w:rFonts w:asciiTheme="minorHAnsi" w:hAnsiTheme="minorHAnsi" w:cstheme="minorHAnsi"/>
        </w:rPr>
        <w:t>;</w:t>
      </w:r>
    </w:p>
    <w:p w14:paraId="694791A1" w14:textId="2AEC423F" w:rsidR="00047177" w:rsidRPr="002425B6" w:rsidRDefault="00047177" w:rsidP="00047177">
      <w:pPr>
        <w:pStyle w:val="Odstavekseznama"/>
        <w:numPr>
          <w:ilvl w:val="0"/>
          <w:numId w:val="13"/>
        </w:numPr>
        <w:tabs>
          <w:tab w:val="left" w:pos="887"/>
        </w:tabs>
        <w:rPr>
          <w:rFonts w:asciiTheme="minorHAnsi" w:hAnsiTheme="minorHAnsi" w:cstheme="minorHAnsi"/>
        </w:rPr>
      </w:pPr>
      <w:r w:rsidRPr="002425B6">
        <w:rPr>
          <w:rFonts w:asciiTheme="minorHAnsi" w:hAnsiTheme="minorHAnsi" w:cstheme="minorHAnsi"/>
        </w:rPr>
        <w:t>Izpolnjen</w:t>
      </w:r>
      <w:r w:rsidRPr="002425B6">
        <w:rPr>
          <w:rFonts w:asciiTheme="minorHAnsi" w:hAnsiTheme="minorHAnsi" w:cstheme="minorHAnsi"/>
          <w:noProof/>
          <w:szCs w:val="20"/>
        </w:rPr>
        <w:t xml:space="preserve"> </w:t>
      </w:r>
      <w:r w:rsidRPr="002425B6">
        <w:rPr>
          <w:rFonts w:asciiTheme="minorHAnsi" w:hAnsiTheme="minorHAnsi" w:cstheme="minorHAnsi"/>
          <w:b/>
          <w:bCs/>
        </w:rPr>
        <w:t xml:space="preserve">obrazec št. </w:t>
      </w:r>
      <w:r w:rsidR="00E977D9" w:rsidRPr="002425B6">
        <w:rPr>
          <w:rFonts w:asciiTheme="minorHAnsi" w:hAnsiTheme="minorHAnsi" w:cstheme="minorHAnsi"/>
          <w:b/>
          <w:bCs/>
        </w:rPr>
        <w:t>1</w:t>
      </w:r>
      <w:r w:rsidR="0085764B">
        <w:rPr>
          <w:rFonts w:asciiTheme="minorHAnsi" w:hAnsiTheme="minorHAnsi" w:cstheme="minorHAnsi"/>
          <w:b/>
          <w:bCs/>
        </w:rPr>
        <w:t>4a</w:t>
      </w:r>
      <w:r w:rsidRPr="002425B6">
        <w:rPr>
          <w:rFonts w:asciiTheme="minorHAnsi" w:hAnsiTheme="minorHAnsi" w:cstheme="minorHAnsi"/>
          <w:b/>
          <w:bCs/>
        </w:rPr>
        <w:t xml:space="preserve"> »Potrdilo referenc </w:t>
      </w:r>
      <w:r w:rsidR="00BC5F1F">
        <w:rPr>
          <w:rFonts w:asciiTheme="minorHAnsi" w:hAnsiTheme="minorHAnsi" w:cstheme="minorHAnsi"/>
          <w:b/>
          <w:bCs/>
        </w:rPr>
        <w:t>imenovanih kadrov</w:t>
      </w:r>
      <w:r w:rsidRPr="002425B6">
        <w:rPr>
          <w:rFonts w:asciiTheme="minorHAnsi" w:hAnsiTheme="minorHAnsi" w:cstheme="minorHAnsi"/>
          <w:b/>
          <w:bCs/>
        </w:rPr>
        <w:t>«</w:t>
      </w:r>
      <w:r w:rsidR="00AD170A">
        <w:rPr>
          <w:rFonts w:asciiTheme="minorHAnsi" w:hAnsiTheme="minorHAnsi" w:cstheme="minorHAnsi"/>
        </w:rPr>
        <w:t>.</w:t>
      </w:r>
    </w:p>
    <w:p w14:paraId="23332E3F" w14:textId="77777777" w:rsidR="00F14E86" w:rsidRDefault="00F14E86" w:rsidP="00F14E86">
      <w:pPr>
        <w:tabs>
          <w:tab w:val="left" w:pos="887"/>
        </w:tabs>
        <w:rPr>
          <w:rFonts w:asciiTheme="minorHAnsi" w:hAnsiTheme="minorHAnsi" w:cstheme="minorHAnsi"/>
          <w:color w:val="FF0000"/>
        </w:rPr>
      </w:pPr>
    </w:p>
    <w:p w14:paraId="79B812CC" w14:textId="77777777" w:rsidR="00E6621E" w:rsidRDefault="00E6621E" w:rsidP="00F14E86">
      <w:pPr>
        <w:tabs>
          <w:tab w:val="left" w:pos="887"/>
        </w:tabs>
        <w:rPr>
          <w:rFonts w:asciiTheme="minorHAnsi" w:hAnsiTheme="minorHAnsi" w:cstheme="minorHAnsi"/>
          <w:color w:val="FF0000"/>
        </w:rPr>
      </w:pPr>
    </w:p>
    <w:p w14:paraId="2A685836" w14:textId="368DE905" w:rsidR="00FE72B1" w:rsidRPr="000A0980" w:rsidRDefault="00FE72B1" w:rsidP="00217DD1">
      <w:pPr>
        <w:ind w:left="5664"/>
        <w:rPr>
          <w:rFonts w:asciiTheme="minorHAnsi" w:eastAsia="Times New Roman" w:hAnsiTheme="minorHAnsi" w:cstheme="minorHAnsi"/>
          <w:szCs w:val="20"/>
        </w:rPr>
      </w:pPr>
      <w:r w:rsidRPr="000A0980">
        <w:rPr>
          <w:rFonts w:asciiTheme="minorHAnsi" w:eastAsia="Times New Roman" w:hAnsiTheme="minorHAnsi" w:cstheme="minorHAnsi"/>
          <w:szCs w:val="20"/>
        </w:rPr>
        <w:t>Ime in priimek odgovorne osebe ponudnika:</w:t>
      </w:r>
    </w:p>
    <w:permStart w:id="1918008748" w:edGrp="everyone"/>
    <w:p w14:paraId="21FCE369" w14:textId="10A6C3C4" w:rsidR="00217DD1" w:rsidRPr="000A0980" w:rsidRDefault="00217DD1" w:rsidP="00217DD1">
      <w:pPr>
        <w:ind w:left="5664"/>
        <w:rPr>
          <w:rFonts w:asciiTheme="minorHAnsi" w:eastAsia="Times New Roman" w:hAnsiTheme="minorHAnsi" w:cstheme="minorHAnsi"/>
          <w:szCs w:val="20"/>
        </w:rPr>
      </w:pPr>
      <w:r w:rsidRPr="000A0980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0980">
        <w:rPr>
          <w:rFonts w:ascii="Calibri" w:hAnsi="Calibri" w:cs="Calibri"/>
          <w:bCs/>
          <w:iCs/>
          <w:szCs w:val="20"/>
        </w:rPr>
        <w:instrText xml:space="preserve"> FORMTEXT </w:instrText>
      </w:r>
      <w:r w:rsidRPr="000A0980">
        <w:rPr>
          <w:rFonts w:ascii="Calibri" w:hAnsi="Calibri" w:cs="Calibri"/>
          <w:bCs/>
          <w:iCs/>
          <w:szCs w:val="20"/>
        </w:rPr>
      </w:r>
      <w:r w:rsidRPr="000A0980">
        <w:rPr>
          <w:rFonts w:ascii="Calibri" w:hAnsi="Calibri" w:cs="Calibri"/>
          <w:bCs/>
          <w:iCs/>
          <w:szCs w:val="20"/>
        </w:rPr>
        <w:fldChar w:fldCharType="separate"/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szCs w:val="20"/>
        </w:rPr>
        <w:fldChar w:fldCharType="end"/>
      </w:r>
      <w:permEnd w:id="1918008748"/>
    </w:p>
    <w:p w14:paraId="28A9B175" w14:textId="77777777" w:rsidR="00FE72B1" w:rsidRPr="000A0980" w:rsidRDefault="00FE72B1" w:rsidP="00FE72B1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3683"/>
      </w:tblGrid>
      <w:tr w:rsidR="000A0980" w:rsidRPr="000A0980" w14:paraId="701ED403" w14:textId="77777777" w:rsidTr="0036760B">
        <w:trPr>
          <w:jc w:val="center"/>
        </w:trPr>
        <w:tc>
          <w:tcPr>
            <w:tcW w:w="1985" w:type="dxa"/>
            <w:hideMark/>
          </w:tcPr>
          <w:p w14:paraId="0E9BAE1C" w14:textId="77777777" w:rsidR="00FE72B1" w:rsidRPr="000A0980" w:rsidRDefault="00FE72B1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Kraj in datum:</w:t>
            </w:r>
          </w:p>
          <w:bookmarkStart w:id="0" w:name="_Hlk158208731"/>
          <w:permStart w:id="1121081855" w:edGrp="everyone"/>
          <w:p w14:paraId="371FCCC7" w14:textId="3E65899C" w:rsidR="0036760B" w:rsidRPr="000A0980" w:rsidRDefault="0036760B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instrText xml:space="preserve"> FORMTEXT </w:instrText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separate"/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end"/>
            </w:r>
            <w:bookmarkEnd w:id="0"/>
            <w:permEnd w:id="1121081855"/>
          </w:p>
          <w:p w14:paraId="11098CAC" w14:textId="77777777" w:rsidR="00217DD1" w:rsidRPr="000A0980" w:rsidRDefault="00217DD1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260" w:type="dxa"/>
            <w:hideMark/>
          </w:tcPr>
          <w:p w14:paraId="36666878" w14:textId="77777777" w:rsidR="00FE72B1" w:rsidRPr="000A0980" w:rsidRDefault="00FE72B1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3683" w:type="dxa"/>
            <w:hideMark/>
          </w:tcPr>
          <w:p w14:paraId="27461AFA" w14:textId="77777777" w:rsidR="00FE72B1" w:rsidRPr="000A0980" w:rsidRDefault="00FE72B1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Podpis odgovorne osebe ponudnika:</w:t>
            </w:r>
          </w:p>
          <w:p w14:paraId="11C29019" w14:textId="58B76F62" w:rsidR="0036760B" w:rsidRPr="000A0980" w:rsidRDefault="0036760B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______________________________</w:t>
            </w:r>
          </w:p>
        </w:tc>
      </w:tr>
    </w:tbl>
    <w:p w14:paraId="614B66B3" w14:textId="77777777" w:rsidR="002A77C7" w:rsidRDefault="002A77C7" w:rsidP="00FE72B1">
      <w:pPr>
        <w:rPr>
          <w:rFonts w:ascii="Calibri" w:hAnsi="Calibri" w:cs="Tahoma"/>
          <w:bCs/>
          <w:sz w:val="18"/>
          <w:szCs w:val="18"/>
        </w:rPr>
      </w:pPr>
    </w:p>
    <w:p w14:paraId="00CD3F94" w14:textId="77777777" w:rsidR="00F14E86" w:rsidRDefault="00F14E86" w:rsidP="00FE72B1">
      <w:pPr>
        <w:rPr>
          <w:rFonts w:ascii="Calibri" w:hAnsi="Calibri" w:cs="Tahoma"/>
          <w:bCs/>
          <w:sz w:val="18"/>
          <w:szCs w:val="18"/>
        </w:rPr>
      </w:pPr>
    </w:p>
    <w:p w14:paraId="3D3C2FAA" w14:textId="5C9CA75B" w:rsidR="00FE72B1" w:rsidRPr="00AA2DC9" w:rsidRDefault="00AA2DC9" w:rsidP="00FE72B1">
      <w:pPr>
        <w:rPr>
          <w:rFonts w:ascii="Calibri" w:hAnsi="Calibri" w:cs="Tahoma"/>
          <w:bCs/>
          <w:sz w:val="18"/>
          <w:szCs w:val="18"/>
          <w:u w:val="single"/>
        </w:rPr>
      </w:pPr>
      <w:r w:rsidRPr="00062C05">
        <w:rPr>
          <w:rFonts w:ascii="Calibri" w:hAnsi="Calibri" w:cs="Tahoma"/>
          <w:bCs/>
          <w:sz w:val="18"/>
          <w:szCs w:val="18"/>
        </w:rPr>
        <w:t>Navodilo</w:t>
      </w:r>
      <w:r w:rsidR="00FE72B1" w:rsidRPr="00062C05">
        <w:rPr>
          <w:rFonts w:ascii="Calibri" w:hAnsi="Calibri" w:cs="Tahoma"/>
          <w:bCs/>
          <w:sz w:val="18"/>
          <w:szCs w:val="18"/>
        </w:rPr>
        <w:t>:</w:t>
      </w:r>
    </w:p>
    <w:p w14:paraId="48FD73C9" w14:textId="29379EF7" w:rsidR="00FE72B1" w:rsidRPr="00481AEA" w:rsidRDefault="00FE72B1" w:rsidP="00FE72B1">
      <w:pPr>
        <w:pStyle w:val="Odstavekseznama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481AEA">
        <w:rPr>
          <w:rFonts w:asciiTheme="minorHAnsi" w:hAnsiTheme="minorHAnsi" w:cstheme="minorHAnsi"/>
          <w:sz w:val="18"/>
          <w:szCs w:val="18"/>
        </w:rPr>
        <w:t>Ponudnik oblikuje velikost tabele glede na število p</w:t>
      </w:r>
      <w:r w:rsidR="00932283">
        <w:rPr>
          <w:rFonts w:asciiTheme="minorHAnsi" w:hAnsiTheme="minorHAnsi" w:cstheme="minorHAnsi"/>
          <w:sz w:val="18"/>
          <w:szCs w:val="18"/>
        </w:rPr>
        <w:t>riglašeni</w:t>
      </w:r>
      <w:r w:rsidRPr="00481AEA">
        <w:rPr>
          <w:rFonts w:asciiTheme="minorHAnsi" w:hAnsiTheme="minorHAnsi" w:cstheme="minorHAnsi"/>
          <w:sz w:val="18"/>
          <w:szCs w:val="18"/>
        </w:rPr>
        <w:t xml:space="preserve">h </w:t>
      </w:r>
      <w:r w:rsidR="00932283">
        <w:rPr>
          <w:rFonts w:asciiTheme="minorHAnsi" w:hAnsiTheme="minorHAnsi" w:cstheme="minorHAnsi"/>
          <w:sz w:val="18"/>
          <w:szCs w:val="18"/>
        </w:rPr>
        <w:t xml:space="preserve">(nominiranih) </w:t>
      </w:r>
      <w:r w:rsidRPr="00481AEA">
        <w:rPr>
          <w:rFonts w:asciiTheme="minorHAnsi" w:hAnsiTheme="minorHAnsi" w:cstheme="minorHAnsi"/>
          <w:sz w:val="18"/>
          <w:szCs w:val="18"/>
        </w:rPr>
        <w:t>usposobljenih strokovnjakov.</w:t>
      </w:r>
    </w:p>
    <w:p w14:paraId="6E5E930C" w14:textId="325EA728" w:rsidR="00FE72B1" w:rsidRPr="00BE302A" w:rsidRDefault="00FE72B1" w:rsidP="007E64B2">
      <w:pPr>
        <w:pStyle w:val="Odstavekseznama"/>
        <w:numPr>
          <w:ilvl w:val="0"/>
          <w:numId w:val="6"/>
        </w:numPr>
        <w:spacing w:after="120" w:line="240" w:lineRule="auto"/>
        <w:rPr>
          <w:rFonts w:ascii="Calibri" w:hAnsi="Calibri" w:cs="Tahoma"/>
          <w:sz w:val="18"/>
          <w:szCs w:val="18"/>
          <w:lang w:val="x-none" w:eastAsia="x-none"/>
        </w:rPr>
      </w:pPr>
      <w:r w:rsidRPr="00BE302A">
        <w:rPr>
          <w:rFonts w:asciiTheme="minorHAnsi" w:hAnsiTheme="minorHAnsi" w:cstheme="minorHAnsi"/>
          <w:sz w:val="18"/>
          <w:szCs w:val="18"/>
        </w:rPr>
        <w:t>Ponudnik obraz</w:t>
      </w:r>
      <w:r w:rsidR="00F847B5" w:rsidRPr="00BE302A">
        <w:rPr>
          <w:rFonts w:asciiTheme="minorHAnsi" w:hAnsiTheme="minorHAnsi" w:cstheme="minorHAnsi"/>
          <w:sz w:val="18"/>
          <w:szCs w:val="18"/>
        </w:rPr>
        <w:t>ec</w:t>
      </w:r>
      <w:r w:rsidRPr="00BE302A">
        <w:rPr>
          <w:rFonts w:asciiTheme="minorHAnsi" w:hAnsiTheme="minorHAnsi" w:cstheme="minorHAnsi"/>
          <w:sz w:val="18"/>
          <w:szCs w:val="18"/>
        </w:rPr>
        <w:t xml:space="preserve"> </w:t>
      </w:r>
      <w:r w:rsidR="00594098" w:rsidRPr="00BE302A">
        <w:rPr>
          <w:rFonts w:asciiTheme="minorHAnsi" w:hAnsiTheme="minorHAnsi" w:cstheme="minorHAnsi"/>
          <w:sz w:val="18"/>
          <w:szCs w:val="18"/>
        </w:rPr>
        <w:t>»</w:t>
      </w:r>
      <w:r w:rsidR="00594098" w:rsidRPr="00B105A2">
        <w:rPr>
          <w:rFonts w:asciiTheme="minorHAnsi" w:hAnsiTheme="minorHAnsi" w:cstheme="minorHAnsi"/>
          <w:b/>
          <w:bCs/>
          <w:sz w:val="18"/>
          <w:szCs w:val="18"/>
        </w:rPr>
        <w:t>Seznam usposobljenih strokovnjakov</w:t>
      </w:r>
      <w:r w:rsidR="00594098" w:rsidRPr="00BE302A">
        <w:rPr>
          <w:rFonts w:asciiTheme="minorHAnsi" w:hAnsiTheme="minorHAnsi" w:cstheme="minorHAnsi"/>
          <w:sz w:val="18"/>
          <w:szCs w:val="18"/>
        </w:rPr>
        <w:t xml:space="preserve">« naloži ob oddaji ponudbe </w:t>
      </w:r>
      <w:r w:rsidRPr="00BE302A">
        <w:rPr>
          <w:rFonts w:asciiTheme="minorHAnsi" w:hAnsiTheme="minorHAnsi" w:cstheme="minorHAnsi"/>
          <w:sz w:val="18"/>
          <w:szCs w:val="18"/>
        </w:rPr>
        <w:t>v sistem e-JN v razdelek »Ostale priloge«</w:t>
      </w:r>
      <w:r w:rsidR="00942FE7">
        <w:rPr>
          <w:rFonts w:asciiTheme="minorHAnsi" w:hAnsiTheme="minorHAnsi" w:cstheme="minorHAnsi"/>
          <w:sz w:val="18"/>
          <w:szCs w:val="18"/>
        </w:rPr>
        <w:t>.</w:t>
      </w:r>
    </w:p>
    <w:sectPr w:rsidR="00FE72B1" w:rsidRPr="00BE302A" w:rsidSect="004538A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89809" w14:textId="77777777" w:rsidR="0040612D" w:rsidRDefault="0040612D" w:rsidP="00107834">
      <w:pPr>
        <w:spacing w:line="240" w:lineRule="auto"/>
      </w:pPr>
      <w:r>
        <w:separator/>
      </w:r>
    </w:p>
  </w:endnote>
  <w:endnote w:type="continuationSeparator" w:id="0">
    <w:p w14:paraId="55DE7721" w14:textId="77777777" w:rsidR="0040612D" w:rsidRDefault="0040612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7008C364" w:rsidR="00314E5D" w:rsidRPr="00C97D5D" w:rsidRDefault="00314E5D" w:rsidP="00E6621E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FEA7" w14:textId="479FDD86" w:rsidR="00314E5D" w:rsidRPr="00A34F05" w:rsidRDefault="00596D6D" w:rsidP="00A34F05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A1D1" w14:textId="77777777" w:rsidR="0040612D" w:rsidRDefault="0040612D" w:rsidP="00107834">
      <w:pPr>
        <w:spacing w:line="240" w:lineRule="auto"/>
      </w:pPr>
      <w:r>
        <w:separator/>
      </w:r>
    </w:p>
  </w:footnote>
  <w:footnote w:type="continuationSeparator" w:id="0">
    <w:p w14:paraId="00CDD87E" w14:textId="77777777" w:rsidR="0040612D" w:rsidRDefault="0040612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2B61" w14:textId="5B02393E" w:rsidR="007E64B2" w:rsidRDefault="007E64B2" w:rsidP="00A34F05">
    <w:pPr>
      <w:pStyle w:val="Glava"/>
      <w:ind w:right="-7"/>
      <w:jc w:val="center"/>
      <w:rPr>
        <w:noProof/>
      </w:rPr>
    </w:pPr>
    <w:r w:rsidRPr="00F25477">
      <w:rPr>
        <w:noProof/>
      </w:rPr>
      <w:drawing>
        <wp:inline distT="0" distB="0" distL="0" distR="0" wp14:anchorId="14F1F0D9" wp14:editId="20B168AF">
          <wp:extent cx="882502" cy="498807"/>
          <wp:effectExtent l="0" t="0" r="0" b="0"/>
          <wp:docPr id="1" name="Slika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54A1E" w14:textId="77777777" w:rsidR="007E64B2" w:rsidRDefault="007E64B2" w:rsidP="0024218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8F99FDA" w14:textId="67C418FB" w:rsidR="00E622EF" w:rsidRPr="00052174" w:rsidRDefault="005560D9" w:rsidP="00242185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261449">
      <w:rPr>
        <w:rFonts w:asciiTheme="minorHAnsi" w:hAnsiTheme="minorHAnsi" w:cstheme="minorHAnsi"/>
        <w:sz w:val="18"/>
        <w:szCs w:val="18"/>
      </w:rPr>
      <w:t xml:space="preserve">Obrazec št. </w:t>
    </w:r>
    <w:r w:rsidR="0085764B">
      <w:rPr>
        <w:rFonts w:asciiTheme="minorHAnsi" w:hAnsiTheme="minorHAnsi" w:cstheme="minorHAnsi"/>
        <w:sz w:val="18"/>
        <w:szCs w:val="18"/>
      </w:rPr>
      <w:t>13</w:t>
    </w:r>
    <w:r w:rsidR="00253D35" w:rsidRPr="00261449">
      <w:rPr>
        <w:rFonts w:asciiTheme="minorHAnsi" w:hAnsiTheme="minorHAnsi" w:cstheme="minorHAnsi"/>
        <w:sz w:val="18"/>
        <w:szCs w:val="18"/>
      </w:rPr>
      <w:t xml:space="preserve"> </w:t>
    </w:r>
    <w:r w:rsidR="0042347B" w:rsidRPr="00261449">
      <w:rPr>
        <w:rFonts w:asciiTheme="minorHAnsi" w:hAnsiTheme="minorHAnsi" w:cstheme="minorHAnsi"/>
        <w:sz w:val="18"/>
        <w:szCs w:val="18"/>
      </w:rPr>
      <w:t xml:space="preserve">»Seznam </w:t>
    </w:r>
    <w:r w:rsidR="0042347B">
      <w:rPr>
        <w:rFonts w:asciiTheme="minorHAnsi" w:hAnsiTheme="minorHAnsi" w:cstheme="minorHAnsi"/>
        <w:sz w:val="18"/>
        <w:szCs w:val="18"/>
      </w:rPr>
      <w:t>usposobljenih strokovnjakov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51A1" w14:textId="58C19C4B" w:rsidR="007E64B2" w:rsidRDefault="007E64B2" w:rsidP="00A34F05">
    <w:pPr>
      <w:pStyle w:val="Glava"/>
      <w:ind w:right="-7"/>
      <w:jc w:val="center"/>
      <w:rPr>
        <w:noProof/>
      </w:rPr>
    </w:pPr>
    <w:r w:rsidRPr="00F25477">
      <w:rPr>
        <w:noProof/>
      </w:rPr>
      <w:drawing>
        <wp:inline distT="0" distB="0" distL="0" distR="0" wp14:anchorId="7CFC8440" wp14:editId="7E6A7844">
          <wp:extent cx="882502" cy="498807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87AA2" w14:textId="77777777" w:rsidR="00231A9C" w:rsidRDefault="00231A9C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FF37A48" w14:textId="779D95C1" w:rsidR="00311A2B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73BAD">
      <w:rPr>
        <w:rFonts w:asciiTheme="minorHAnsi" w:hAnsiTheme="minorHAnsi" w:cstheme="minorHAnsi"/>
        <w:sz w:val="18"/>
        <w:szCs w:val="18"/>
      </w:rPr>
      <w:t xml:space="preserve">Obrazec št. </w:t>
    </w:r>
    <w:r w:rsidR="0085764B">
      <w:rPr>
        <w:rFonts w:asciiTheme="minorHAnsi" w:hAnsiTheme="minorHAnsi" w:cstheme="minorHAnsi"/>
        <w:sz w:val="18"/>
        <w:szCs w:val="18"/>
      </w:rPr>
      <w:t>13</w:t>
    </w:r>
    <w:r w:rsidR="007F110D" w:rsidRPr="00C73BAD">
      <w:rPr>
        <w:rFonts w:asciiTheme="minorHAnsi" w:hAnsiTheme="minorHAnsi" w:cstheme="minorHAnsi"/>
        <w:sz w:val="18"/>
        <w:szCs w:val="18"/>
      </w:rPr>
      <w:t xml:space="preserve"> </w:t>
    </w:r>
    <w:r w:rsidRPr="00C73BAD">
      <w:rPr>
        <w:rFonts w:asciiTheme="minorHAnsi" w:hAnsiTheme="minorHAnsi" w:cstheme="minorHAnsi"/>
        <w:sz w:val="18"/>
        <w:szCs w:val="18"/>
      </w:rPr>
      <w:t>»</w:t>
    </w:r>
    <w:r w:rsidR="007F110D" w:rsidRPr="00C73BAD">
      <w:rPr>
        <w:rFonts w:asciiTheme="minorHAnsi" w:hAnsiTheme="minorHAnsi" w:cstheme="minorHAnsi"/>
        <w:sz w:val="18"/>
        <w:szCs w:val="18"/>
      </w:rPr>
      <w:t>Seznam</w:t>
    </w:r>
    <w:r w:rsidR="00D1667A">
      <w:rPr>
        <w:rFonts w:asciiTheme="minorHAnsi" w:hAnsiTheme="minorHAnsi" w:cstheme="minorHAnsi"/>
        <w:sz w:val="18"/>
        <w:szCs w:val="18"/>
      </w:rPr>
      <w:t xml:space="preserve"> imenovanega kadra referenc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F3F4581"/>
    <w:multiLevelType w:val="hybridMultilevel"/>
    <w:tmpl w:val="4B02F6F0"/>
    <w:lvl w:ilvl="0" w:tplc="2A2C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E4DB4"/>
    <w:multiLevelType w:val="hybridMultilevel"/>
    <w:tmpl w:val="2AAC6D34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7B0F45"/>
    <w:multiLevelType w:val="hybridMultilevel"/>
    <w:tmpl w:val="75386536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580335184">
    <w:abstractNumId w:val="13"/>
  </w:num>
  <w:num w:numId="2" w16cid:durableId="1660187443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013221957">
    <w:abstractNumId w:val="12"/>
  </w:num>
  <w:num w:numId="4" w16cid:durableId="36007887">
    <w:abstractNumId w:val="1"/>
  </w:num>
  <w:num w:numId="5" w16cid:durableId="695078823">
    <w:abstractNumId w:val="0"/>
  </w:num>
  <w:num w:numId="6" w16cid:durableId="1128356003">
    <w:abstractNumId w:val="5"/>
  </w:num>
  <w:num w:numId="7" w16cid:durableId="1673606799">
    <w:abstractNumId w:val="7"/>
  </w:num>
  <w:num w:numId="8" w16cid:durableId="41830840">
    <w:abstractNumId w:val="9"/>
  </w:num>
  <w:num w:numId="9" w16cid:durableId="1152406227">
    <w:abstractNumId w:val="2"/>
  </w:num>
  <w:num w:numId="10" w16cid:durableId="1109471500">
    <w:abstractNumId w:val="11"/>
  </w:num>
  <w:num w:numId="11" w16cid:durableId="107286135">
    <w:abstractNumId w:val="3"/>
  </w:num>
  <w:num w:numId="12" w16cid:durableId="1484079314">
    <w:abstractNumId w:val="6"/>
  </w:num>
  <w:num w:numId="13" w16cid:durableId="702633826">
    <w:abstractNumId w:val="10"/>
  </w:num>
  <w:num w:numId="14" w16cid:durableId="135700222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2643E"/>
    <w:rsid w:val="0003081A"/>
    <w:rsid w:val="000341C9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47177"/>
    <w:rsid w:val="00050B98"/>
    <w:rsid w:val="00052174"/>
    <w:rsid w:val="00053B35"/>
    <w:rsid w:val="000555C9"/>
    <w:rsid w:val="00057A21"/>
    <w:rsid w:val="00060E2A"/>
    <w:rsid w:val="0006117D"/>
    <w:rsid w:val="000620EE"/>
    <w:rsid w:val="00062C05"/>
    <w:rsid w:val="0006500B"/>
    <w:rsid w:val="00065CD3"/>
    <w:rsid w:val="0006621B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84760"/>
    <w:rsid w:val="00084F37"/>
    <w:rsid w:val="000868C3"/>
    <w:rsid w:val="000918E8"/>
    <w:rsid w:val="00091B32"/>
    <w:rsid w:val="00095A67"/>
    <w:rsid w:val="000965DF"/>
    <w:rsid w:val="00096C90"/>
    <w:rsid w:val="0009799E"/>
    <w:rsid w:val="00097A70"/>
    <w:rsid w:val="000A0980"/>
    <w:rsid w:val="000A0FAA"/>
    <w:rsid w:val="000A15D1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4E21"/>
    <w:rsid w:val="000B4E9F"/>
    <w:rsid w:val="000B6676"/>
    <w:rsid w:val="000B66C4"/>
    <w:rsid w:val="000B7A9C"/>
    <w:rsid w:val="000B7C44"/>
    <w:rsid w:val="000C0FCF"/>
    <w:rsid w:val="000C1C9A"/>
    <w:rsid w:val="000C3982"/>
    <w:rsid w:val="000C4A11"/>
    <w:rsid w:val="000C657A"/>
    <w:rsid w:val="000C6823"/>
    <w:rsid w:val="000C735E"/>
    <w:rsid w:val="000C799C"/>
    <w:rsid w:val="000D7C0A"/>
    <w:rsid w:val="000E1545"/>
    <w:rsid w:val="000E1A31"/>
    <w:rsid w:val="000E2883"/>
    <w:rsid w:val="000E2AF5"/>
    <w:rsid w:val="000E5176"/>
    <w:rsid w:val="000E7E80"/>
    <w:rsid w:val="000F0796"/>
    <w:rsid w:val="000F085B"/>
    <w:rsid w:val="000F3971"/>
    <w:rsid w:val="000F3988"/>
    <w:rsid w:val="000F4138"/>
    <w:rsid w:val="000F68CC"/>
    <w:rsid w:val="000F75C6"/>
    <w:rsid w:val="0010091F"/>
    <w:rsid w:val="00101682"/>
    <w:rsid w:val="00103EAE"/>
    <w:rsid w:val="0010532E"/>
    <w:rsid w:val="00106438"/>
    <w:rsid w:val="00107058"/>
    <w:rsid w:val="00107834"/>
    <w:rsid w:val="00110FF4"/>
    <w:rsid w:val="00114108"/>
    <w:rsid w:val="0011411F"/>
    <w:rsid w:val="0011549B"/>
    <w:rsid w:val="0011613B"/>
    <w:rsid w:val="00120550"/>
    <w:rsid w:val="00121180"/>
    <w:rsid w:val="00121908"/>
    <w:rsid w:val="00121D64"/>
    <w:rsid w:val="0012422D"/>
    <w:rsid w:val="00124648"/>
    <w:rsid w:val="001248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A32"/>
    <w:rsid w:val="00152B13"/>
    <w:rsid w:val="001531E6"/>
    <w:rsid w:val="00153457"/>
    <w:rsid w:val="00153BB7"/>
    <w:rsid w:val="001549C9"/>
    <w:rsid w:val="00154ED1"/>
    <w:rsid w:val="001564C5"/>
    <w:rsid w:val="0015687A"/>
    <w:rsid w:val="00161010"/>
    <w:rsid w:val="00161559"/>
    <w:rsid w:val="00161942"/>
    <w:rsid w:val="001637E0"/>
    <w:rsid w:val="00164F36"/>
    <w:rsid w:val="0016553A"/>
    <w:rsid w:val="00165D3D"/>
    <w:rsid w:val="00166B3B"/>
    <w:rsid w:val="00170B62"/>
    <w:rsid w:val="00170C9C"/>
    <w:rsid w:val="001711A6"/>
    <w:rsid w:val="001716C5"/>
    <w:rsid w:val="00172E31"/>
    <w:rsid w:val="0017436F"/>
    <w:rsid w:val="00174D87"/>
    <w:rsid w:val="00175312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671"/>
    <w:rsid w:val="001C2E13"/>
    <w:rsid w:val="001C3E25"/>
    <w:rsid w:val="001C465D"/>
    <w:rsid w:val="001C5AE3"/>
    <w:rsid w:val="001C6056"/>
    <w:rsid w:val="001D46BA"/>
    <w:rsid w:val="001D50C8"/>
    <w:rsid w:val="001D5ED5"/>
    <w:rsid w:val="001D66E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BD6"/>
    <w:rsid w:val="001F0C07"/>
    <w:rsid w:val="001F2293"/>
    <w:rsid w:val="001F22A5"/>
    <w:rsid w:val="001F2C54"/>
    <w:rsid w:val="001F5458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0122"/>
    <w:rsid w:val="002114B5"/>
    <w:rsid w:val="00213A94"/>
    <w:rsid w:val="002155BF"/>
    <w:rsid w:val="00217C4A"/>
    <w:rsid w:val="00217DD1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26FD3"/>
    <w:rsid w:val="00231227"/>
    <w:rsid w:val="00231A9C"/>
    <w:rsid w:val="00232CB5"/>
    <w:rsid w:val="0023306B"/>
    <w:rsid w:val="002336D8"/>
    <w:rsid w:val="00234453"/>
    <w:rsid w:val="00234779"/>
    <w:rsid w:val="00237077"/>
    <w:rsid w:val="00237213"/>
    <w:rsid w:val="002405E5"/>
    <w:rsid w:val="00242185"/>
    <w:rsid w:val="002425B6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246C"/>
    <w:rsid w:val="00253D35"/>
    <w:rsid w:val="00255517"/>
    <w:rsid w:val="00255603"/>
    <w:rsid w:val="0025573C"/>
    <w:rsid w:val="0025588B"/>
    <w:rsid w:val="0025633D"/>
    <w:rsid w:val="00261328"/>
    <w:rsid w:val="00261449"/>
    <w:rsid w:val="00261DF2"/>
    <w:rsid w:val="0026289B"/>
    <w:rsid w:val="00262CB2"/>
    <w:rsid w:val="002639F8"/>
    <w:rsid w:val="00263F7A"/>
    <w:rsid w:val="0026616C"/>
    <w:rsid w:val="002667B5"/>
    <w:rsid w:val="00266E2A"/>
    <w:rsid w:val="002708C7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4962"/>
    <w:rsid w:val="002857A0"/>
    <w:rsid w:val="00285B38"/>
    <w:rsid w:val="00286207"/>
    <w:rsid w:val="00286E5A"/>
    <w:rsid w:val="00286E83"/>
    <w:rsid w:val="0028719D"/>
    <w:rsid w:val="002903E9"/>
    <w:rsid w:val="00292D53"/>
    <w:rsid w:val="00292EB1"/>
    <w:rsid w:val="00293D5A"/>
    <w:rsid w:val="00294AB7"/>
    <w:rsid w:val="00294D36"/>
    <w:rsid w:val="002958FE"/>
    <w:rsid w:val="0029668E"/>
    <w:rsid w:val="00296748"/>
    <w:rsid w:val="002970AE"/>
    <w:rsid w:val="00297F40"/>
    <w:rsid w:val="002A0E82"/>
    <w:rsid w:val="002A2C5D"/>
    <w:rsid w:val="002A367F"/>
    <w:rsid w:val="002A4D70"/>
    <w:rsid w:val="002A6853"/>
    <w:rsid w:val="002A6886"/>
    <w:rsid w:val="002A77C7"/>
    <w:rsid w:val="002B0AB3"/>
    <w:rsid w:val="002B0B90"/>
    <w:rsid w:val="002B0C97"/>
    <w:rsid w:val="002B0FD9"/>
    <w:rsid w:val="002B2B13"/>
    <w:rsid w:val="002B3547"/>
    <w:rsid w:val="002B3E78"/>
    <w:rsid w:val="002B5165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4812"/>
    <w:rsid w:val="002F5592"/>
    <w:rsid w:val="002F5775"/>
    <w:rsid w:val="002F5B72"/>
    <w:rsid w:val="002F7658"/>
    <w:rsid w:val="002F77A8"/>
    <w:rsid w:val="002F7F47"/>
    <w:rsid w:val="002F7F9C"/>
    <w:rsid w:val="00300276"/>
    <w:rsid w:val="0030028A"/>
    <w:rsid w:val="00301113"/>
    <w:rsid w:val="00301D03"/>
    <w:rsid w:val="003027D3"/>
    <w:rsid w:val="00302E49"/>
    <w:rsid w:val="00303271"/>
    <w:rsid w:val="003032D4"/>
    <w:rsid w:val="00304BC5"/>
    <w:rsid w:val="003054CB"/>
    <w:rsid w:val="0030567D"/>
    <w:rsid w:val="00306937"/>
    <w:rsid w:val="00307EBF"/>
    <w:rsid w:val="00307F19"/>
    <w:rsid w:val="00307F37"/>
    <w:rsid w:val="003102E4"/>
    <w:rsid w:val="00310CD8"/>
    <w:rsid w:val="00311A2B"/>
    <w:rsid w:val="003136DB"/>
    <w:rsid w:val="00314E5D"/>
    <w:rsid w:val="00314F51"/>
    <w:rsid w:val="003157B3"/>
    <w:rsid w:val="003174CC"/>
    <w:rsid w:val="00320AE5"/>
    <w:rsid w:val="00321E8F"/>
    <w:rsid w:val="003220BA"/>
    <w:rsid w:val="0032399A"/>
    <w:rsid w:val="00323CEA"/>
    <w:rsid w:val="00323DE4"/>
    <w:rsid w:val="00325696"/>
    <w:rsid w:val="003274DC"/>
    <w:rsid w:val="00327FD1"/>
    <w:rsid w:val="003301EF"/>
    <w:rsid w:val="00330722"/>
    <w:rsid w:val="003328D1"/>
    <w:rsid w:val="003334F7"/>
    <w:rsid w:val="00333B73"/>
    <w:rsid w:val="00333DEC"/>
    <w:rsid w:val="003342D3"/>
    <w:rsid w:val="003344C8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56B93"/>
    <w:rsid w:val="00360B5B"/>
    <w:rsid w:val="00361663"/>
    <w:rsid w:val="003616FD"/>
    <w:rsid w:val="00361E99"/>
    <w:rsid w:val="0036255E"/>
    <w:rsid w:val="00362690"/>
    <w:rsid w:val="00366B65"/>
    <w:rsid w:val="0036760B"/>
    <w:rsid w:val="0037030A"/>
    <w:rsid w:val="00371D99"/>
    <w:rsid w:val="003756BD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26A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84C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098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E555C"/>
    <w:rsid w:val="003F03D3"/>
    <w:rsid w:val="003F1665"/>
    <w:rsid w:val="003F41A4"/>
    <w:rsid w:val="003F46E3"/>
    <w:rsid w:val="003F4FDA"/>
    <w:rsid w:val="003F5FA5"/>
    <w:rsid w:val="003F67F0"/>
    <w:rsid w:val="003F735F"/>
    <w:rsid w:val="003F7D4F"/>
    <w:rsid w:val="00400A3C"/>
    <w:rsid w:val="00405ED6"/>
    <w:rsid w:val="0040612D"/>
    <w:rsid w:val="004109B2"/>
    <w:rsid w:val="00410ACE"/>
    <w:rsid w:val="00411710"/>
    <w:rsid w:val="004117FD"/>
    <w:rsid w:val="004127DA"/>
    <w:rsid w:val="004146E7"/>
    <w:rsid w:val="0041527C"/>
    <w:rsid w:val="004171C8"/>
    <w:rsid w:val="004202A8"/>
    <w:rsid w:val="00422D50"/>
    <w:rsid w:val="0042347B"/>
    <w:rsid w:val="0042464F"/>
    <w:rsid w:val="004269CF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38AD"/>
    <w:rsid w:val="00454F28"/>
    <w:rsid w:val="00455CB9"/>
    <w:rsid w:val="00455F3B"/>
    <w:rsid w:val="00456998"/>
    <w:rsid w:val="004574D9"/>
    <w:rsid w:val="00460663"/>
    <w:rsid w:val="00460682"/>
    <w:rsid w:val="00460E8A"/>
    <w:rsid w:val="00462D76"/>
    <w:rsid w:val="0046344C"/>
    <w:rsid w:val="00464EF3"/>
    <w:rsid w:val="0046537B"/>
    <w:rsid w:val="00466064"/>
    <w:rsid w:val="00467C37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1AEA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2498"/>
    <w:rsid w:val="004A62FF"/>
    <w:rsid w:val="004A67A5"/>
    <w:rsid w:val="004A7E58"/>
    <w:rsid w:val="004B1073"/>
    <w:rsid w:val="004B19C6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A57"/>
    <w:rsid w:val="004C7BE7"/>
    <w:rsid w:val="004D0122"/>
    <w:rsid w:val="004D0EE8"/>
    <w:rsid w:val="004D1CCB"/>
    <w:rsid w:val="004D1D42"/>
    <w:rsid w:val="004D2B4B"/>
    <w:rsid w:val="004D2D58"/>
    <w:rsid w:val="004D5EF4"/>
    <w:rsid w:val="004E118C"/>
    <w:rsid w:val="004E52FA"/>
    <w:rsid w:val="004E642F"/>
    <w:rsid w:val="004E784E"/>
    <w:rsid w:val="004F093D"/>
    <w:rsid w:val="004F283B"/>
    <w:rsid w:val="004F4971"/>
    <w:rsid w:val="004F54B2"/>
    <w:rsid w:val="004F5F6A"/>
    <w:rsid w:val="004F6E5E"/>
    <w:rsid w:val="004F7131"/>
    <w:rsid w:val="00500070"/>
    <w:rsid w:val="00501134"/>
    <w:rsid w:val="00501F5B"/>
    <w:rsid w:val="0050248B"/>
    <w:rsid w:val="00502792"/>
    <w:rsid w:val="005027BF"/>
    <w:rsid w:val="00502FDD"/>
    <w:rsid w:val="00504181"/>
    <w:rsid w:val="00504C1C"/>
    <w:rsid w:val="00505019"/>
    <w:rsid w:val="005051B7"/>
    <w:rsid w:val="005055F9"/>
    <w:rsid w:val="00505EDD"/>
    <w:rsid w:val="00505FB5"/>
    <w:rsid w:val="00506678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37FF9"/>
    <w:rsid w:val="0054043B"/>
    <w:rsid w:val="005411A7"/>
    <w:rsid w:val="005418FF"/>
    <w:rsid w:val="005424DA"/>
    <w:rsid w:val="00542D05"/>
    <w:rsid w:val="0054337A"/>
    <w:rsid w:val="005433E0"/>
    <w:rsid w:val="00543EC8"/>
    <w:rsid w:val="005445E4"/>
    <w:rsid w:val="00544E43"/>
    <w:rsid w:val="00546D01"/>
    <w:rsid w:val="00547518"/>
    <w:rsid w:val="00552466"/>
    <w:rsid w:val="005531CE"/>
    <w:rsid w:val="00554FF1"/>
    <w:rsid w:val="00555DE7"/>
    <w:rsid w:val="005560D9"/>
    <w:rsid w:val="00556FFE"/>
    <w:rsid w:val="005571B4"/>
    <w:rsid w:val="005616B4"/>
    <w:rsid w:val="00562109"/>
    <w:rsid w:val="005623E0"/>
    <w:rsid w:val="005629BE"/>
    <w:rsid w:val="00563FDB"/>
    <w:rsid w:val="00564D24"/>
    <w:rsid w:val="005665E3"/>
    <w:rsid w:val="00570CFD"/>
    <w:rsid w:val="005711A8"/>
    <w:rsid w:val="005728D7"/>
    <w:rsid w:val="00572B64"/>
    <w:rsid w:val="005730C7"/>
    <w:rsid w:val="00573AA5"/>
    <w:rsid w:val="00573B9B"/>
    <w:rsid w:val="005754EA"/>
    <w:rsid w:val="005806F0"/>
    <w:rsid w:val="0058125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3CE4"/>
    <w:rsid w:val="00594098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685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1B67"/>
    <w:rsid w:val="005C2049"/>
    <w:rsid w:val="005C29F4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9F8"/>
    <w:rsid w:val="005E1A4C"/>
    <w:rsid w:val="005E33E9"/>
    <w:rsid w:val="005E616F"/>
    <w:rsid w:val="005E63DB"/>
    <w:rsid w:val="005E7770"/>
    <w:rsid w:val="005E7EE6"/>
    <w:rsid w:val="005F23AC"/>
    <w:rsid w:val="005F3F88"/>
    <w:rsid w:val="005F6ADD"/>
    <w:rsid w:val="005F6F3B"/>
    <w:rsid w:val="005F73D6"/>
    <w:rsid w:val="00600182"/>
    <w:rsid w:val="0060019B"/>
    <w:rsid w:val="0060219D"/>
    <w:rsid w:val="006021CC"/>
    <w:rsid w:val="006021E5"/>
    <w:rsid w:val="0060297D"/>
    <w:rsid w:val="00602A3A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095B"/>
    <w:rsid w:val="00631D38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5A88"/>
    <w:rsid w:val="00656669"/>
    <w:rsid w:val="00656908"/>
    <w:rsid w:val="00657551"/>
    <w:rsid w:val="006576EA"/>
    <w:rsid w:val="006602DC"/>
    <w:rsid w:val="00660960"/>
    <w:rsid w:val="00660D05"/>
    <w:rsid w:val="006614AB"/>
    <w:rsid w:val="00666119"/>
    <w:rsid w:val="00667B70"/>
    <w:rsid w:val="006706D3"/>
    <w:rsid w:val="0067293D"/>
    <w:rsid w:val="006732C7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2613"/>
    <w:rsid w:val="00694AD6"/>
    <w:rsid w:val="00694CBE"/>
    <w:rsid w:val="0069547F"/>
    <w:rsid w:val="00696A4A"/>
    <w:rsid w:val="00696CCF"/>
    <w:rsid w:val="006A0821"/>
    <w:rsid w:val="006A0D5C"/>
    <w:rsid w:val="006A1512"/>
    <w:rsid w:val="006A5EE1"/>
    <w:rsid w:val="006B0E0B"/>
    <w:rsid w:val="006B107D"/>
    <w:rsid w:val="006B1235"/>
    <w:rsid w:val="006B13A2"/>
    <w:rsid w:val="006B1421"/>
    <w:rsid w:val="006B26C0"/>
    <w:rsid w:val="006B371A"/>
    <w:rsid w:val="006B72EA"/>
    <w:rsid w:val="006C0646"/>
    <w:rsid w:val="006C0665"/>
    <w:rsid w:val="006C126D"/>
    <w:rsid w:val="006C40F1"/>
    <w:rsid w:val="006C4C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2F4F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3F"/>
    <w:rsid w:val="00712EE5"/>
    <w:rsid w:val="00712F4D"/>
    <w:rsid w:val="00713BBC"/>
    <w:rsid w:val="007149CA"/>
    <w:rsid w:val="00715D5A"/>
    <w:rsid w:val="00717B28"/>
    <w:rsid w:val="00720770"/>
    <w:rsid w:val="00722835"/>
    <w:rsid w:val="00724253"/>
    <w:rsid w:val="00724AF7"/>
    <w:rsid w:val="007277B0"/>
    <w:rsid w:val="00730609"/>
    <w:rsid w:val="007308BC"/>
    <w:rsid w:val="00731307"/>
    <w:rsid w:val="0073283A"/>
    <w:rsid w:val="00733788"/>
    <w:rsid w:val="00733D08"/>
    <w:rsid w:val="00734DE9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45B5"/>
    <w:rsid w:val="0078518E"/>
    <w:rsid w:val="00785CCD"/>
    <w:rsid w:val="00786C6D"/>
    <w:rsid w:val="00787615"/>
    <w:rsid w:val="00787874"/>
    <w:rsid w:val="00792C4A"/>
    <w:rsid w:val="00794D45"/>
    <w:rsid w:val="00795396"/>
    <w:rsid w:val="007A1FCF"/>
    <w:rsid w:val="007A2761"/>
    <w:rsid w:val="007A27FC"/>
    <w:rsid w:val="007A34A0"/>
    <w:rsid w:val="007A4DB4"/>
    <w:rsid w:val="007A5967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3EE5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4CAD"/>
    <w:rsid w:val="007D5268"/>
    <w:rsid w:val="007D5807"/>
    <w:rsid w:val="007D58B0"/>
    <w:rsid w:val="007D5C3F"/>
    <w:rsid w:val="007D690C"/>
    <w:rsid w:val="007D7041"/>
    <w:rsid w:val="007D782D"/>
    <w:rsid w:val="007D7D0D"/>
    <w:rsid w:val="007E1A2E"/>
    <w:rsid w:val="007E3906"/>
    <w:rsid w:val="007E3F08"/>
    <w:rsid w:val="007E5B23"/>
    <w:rsid w:val="007E6008"/>
    <w:rsid w:val="007E64B2"/>
    <w:rsid w:val="007E6FBD"/>
    <w:rsid w:val="007F00EE"/>
    <w:rsid w:val="007F0E70"/>
    <w:rsid w:val="007F110D"/>
    <w:rsid w:val="007F4777"/>
    <w:rsid w:val="007F47CB"/>
    <w:rsid w:val="007F51D3"/>
    <w:rsid w:val="007F5AE1"/>
    <w:rsid w:val="007F74C8"/>
    <w:rsid w:val="007F7B41"/>
    <w:rsid w:val="00800170"/>
    <w:rsid w:val="00800B1A"/>
    <w:rsid w:val="00801489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139D9"/>
    <w:rsid w:val="008204CD"/>
    <w:rsid w:val="00821971"/>
    <w:rsid w:val="008247D0"/>
    <w:rsid w:val="008248FA"/>
    <w:rsid w:val="00825C11"/>
    <w:rsid w:val="00827D39"/>
    <w:rsid w:val="00830287"/>
    <w:rsid w:val="008313EC"/>
    <w:rsid w:val="008319F2"/>
    <w:rsid w:val="00831A08"/>
    <w:rsid w:val="00831D98"/>
    <w:rsid w:val="00833F02"/>
    <w:rsid w:val="008352AD"/>
    <w:rsid w:val="008372D0"/>
    <w:rsid w:val="008438B9"/>
    <w:rsid w:val="00843E9E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3FE"/>
    <w:rsid w:val="0085764B"/>
    <w:rsid w:val="00857974"/>
    <w:rsid w:val="00861EAC"/>
    <w:rsid w:val="0086206A"/>
    <w:rsid w:val="00862BBE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27AD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03E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4D27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693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914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2283"/>
    <w:rsid w:val="00933245"/>
    <w:rsid w:val="00934D18"/>
    <w:rsid w:val="009353AB"/>
    <w:rsid w:val="00935F95"/>
    <w:rsid w:val="00937C16"/>
    <w:rsid w:val="009400F7"/>
    <w:rsid w:val="00940D5E"/>
    <w:rsid w:val="00942FE7"/>
    <w:rsid w:val="009434A2"/>
    <w:rsid w:val="00944578"/>
    <w:rsid w:val="0094584E"/>
    <w:rsid w:val="00945C8B"/>
    <w:rsid w:val="0094764F"/>
    <w:rsid w:val="00947EC0"/>
    <w:rsid w:val="0095047D"/>
    <w:rsid w:val="009511A6"/>
    <w:rsid w:val="0095137A"/>
    <w:rsid w:val="0095191D"/>
    <w:rsid w:val="00952BD7"/>
    <w:rsid w:val="00954F0B"/>
    <w:rsid w:val="00955628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2D59"/>
    <w:rsid w:val="00986CBD"/>
    <w:rsid w:val="00986D1F"/>
    <w:rsid w:val="00986DF2"/>
    <w:rsid w:val="00987083"/>
    <w:rsid w:val="009873C4"/>
    <w:rsid w:val="009879C3"/>
    <w:rsid w:val="00990743"/>
    <w:rsid w:val="00990C82"/>
    <w:rsid w:val="0099310F"/>
    <w:rsid w:val="00993FDD"/>
    <w:rsid w:val="00994797"/>
    <w:rsid w:val="00994AFF"/>
    <w:rsid w:val="009953F6"/>
    <w:rsid w:val="00995B72"/>
    <w:rsid w:val="00996B18"/>
    <w:rsid w:val="00997A0E"/>
    <w:rsid w:val="009A09DB"/>
    <w:rsid w:val="009A0CEA"/>
    <w:rsid w:val="009A26C8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D78F0"/>
    <w:rsid w:val="009E0F99"/>
    <w:rsid w:val="009E1327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0490"/>
    <w:rsid w:val="009F1761"/>
    <w:rsid w:val="009F1778"/>
    <w:rsid w:val="009F3BDB"/>
    <w:rsid w:val="009F3F4A"/>
    <w:rsid w:val="009F3FA2"/>
    <w:rsid w:val="009F48A8"/>
    <w:rsid w:val="009F57E4"/>
    <w:rsid w:val="009F5AC1"/>
    <w:rsid w:val="009F707D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250E"/>
    <w:rsid w:val="00A34796"/>
    <w:rsid w:val="00A34C82"/>
    <w:rsid w:val="00A34F05"/>
    <w:rsid w:val="00A376B1"/>
    <w:rsid w:val="00A40522"/>
    <w:rsid w:val="00A40935"/>
    <w:rsid w:val="00A41B01"/>
    <w:rsid w:val="00A4275B"/>
    <w:rsid w:val="00A43BAF"/>
    <w:rsid w:val="00A44B11"/>
    <w:rsid w:val="00A44DF8"/>
    <w:rsid w:val="00A45FC7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69B0"/>
    <w:rsid w:val="00A57E86"/>
    <w:rsid w:val="00A60853"/>
    <w:rsid w:val="00A635E3"/>
    <w:rsid w:val="00A64930"/>
    <w:rsid w:val="00A66860"/>
    <w:rsid w:val="00A6711F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4309"/>
    <w:rsid w:val="00A84991"/>
    <w:rsid w:val="00A8613F"/>
    <w:rsid w:val="00A86B28"/>
    <w:rsid w:val="00A87326"/>
    <w:rsid w:val="00A90174"/>
    <w:rsid w:val="00A9087A"/>
    <w:rsid w:val="00A91008"/>
    <w:rsid w:val="00A91109"/>
    <w:rsid w:val="00A92691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2DC9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B78BC"/>
    <w:rsid w:val="00AC508F"/>
    <w:rsid w:val="00AC5212"/>
    <w:rsid w:val="00AC52EB"/>
    <w:rsid w:val="00AC60DF"/>
    <w:rsid w:val="00AC64B6"/>
    <w:rsid w:val="00AD0961"/>
    <w:rsid w:val="00AD170A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05A2"/>
    <w:rsid w:val="00B10CB4"/>
    <w:rsid w:val="00B1170C"/>
    <w:rsid w:val="00B11B34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274"/>
    <w:rsid w:val="00B263BB"/>
    <w:rsid w:val="00B26C8E"/>
    <w:rsid w:val="00B2719F"/>
    <w:rsid w:val="00B27224"/>
    <w:rsid w:val="00B302CE"/>
    <w:rsid w:val="00B30D03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62FF"/>
    <w:rsid w:val="00B5774F"/>
    <w:rsid w:val="00B5778B"/>
    <w:rsid w:val="00B6081B"/>
    <w:rsid w:val="00B609D9"/>
    <w:rsid w:val="00B617A3"/>
    <w:rsid w:val="00B70A01"/>
    <w:rsid w:val="00B715B6"/>
    <w:rsid w:val="00B717D2"/>
    <w:rsid w:val="00B72D13"/>
    <w:rsid w:val="00B74433"/>
    <w:rsid w:val="00B75369"/>
    <w:rsid w:val="00B759DE"/>
    <w:rsid w:val="00B77BB8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486"/>
    <w:rsid w:val="00B90974"/>
    <w:rsid w:val="00B931C0"/>
    <w:rsid w:val="00B937A1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117F"/>
    <w:rsid w:val="00BC3448"/>
    <w:rsid w:val="00BC375D"/>
    <w:rsid w:val="00BC386A"/>
    <w:rsid w:val="00BC4F19"/>
    <w:rsid w:val="00BC5F13"/>
    <w:rsid w:val="00BC5F1F"/>
    <w:rsid w:val="00BD0DAB"/>
    <w:rsid w:val="00BD11D0"/>
    <w:rsid w:val="00BD1232"/>
    <w:rsid w:val="00BD198B"/>
    <w:rsid w:val="00BD1F1E"/>
    <w:rsid w:val="00BD2A7B"/>
    <w:rsid w:val="00BD55D6"/>
    <w:rsid w:val="00BD5B71"/>
    <w:rsid w:val="00BD5CFB"/>
    <w:rsid w:val="00BD607C"/>
    <w:rsid w:val="00BD7789"/>
    <w:rsid w:val="00BE22EA"/>
    <w:rsid w:val="00BE302A"/>
    <w:rsid w:val="00BE4635"/>
    <w:rsid w:val="00BF14F1"/>
    <w:rsid w:val="00BF25EA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AEE"/>
    <w:rsid w:val="00C01D8E"/>
    <w:rsid w:val="00C02B89"/>
    <w:rsid w:val="00C03979"/>
    <w:rsid w:val="00C04C73"/>
    <w:rsid w:val="00C10375"/>
    <w:rsid w:val="00C10743"/>
    <w:rsid w:val="00C10A35"/>
    <w:rsid w:val="00C12AA8"/>
    <w:rsid w:val="00C1318C"/>
    <w:rsid w:val="00C15B90"/>
    <w:rsid w:val="00C211FC"/>
    <w:rsid w:val="00C2184A"/>
    <w:rsid w:val="00C22063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5544"/>
    <w:rsid w:val="00C66992"/>
    <w:rsid w:val="00C66D28"/>
    <w:rsid w:val="00C70CC8"/>
    <w:rsid w:val="00C72550"/>
    <w:rsid w:val="00C72CE5"/>
    <w:rsid w:val="00C73BAD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2506"/>
    <w:rsid w:val="00C9391F"/>
    <w:rsid w:val="00C93CE1"/>
    <w:rsid w:val="00C949DD"/>
    <w:rsid w:val="00C97D5D"/>
    <w:rsid w:val="00C97D6E"/>
    <w:rsid w:val="00CA4966"/>
    <w:rsid w:val="00CA4E84"/>
    <w:rsid w:val="00CA4F47"/>
    <w:rsid w:val="00CA51F3"/>
    <w:rsid w:val="00CA52A8"/>
    <w:rsid w:val="00CA6698"/>
    <w:rsid w:val="00CA7DF0"/>
    <w:rsid w:val="00CB0FAC"/>
    <w:rsid w:val="00CB29B8"/>
    <w:rsid w:val="00CB2D37"/>
    <w:rsid w:val="00CB6334"/>
    <w:rsid w:val="00CB6F7B"/>
    <w:rsid w:val="00CC01C4"/>
    <w:rsid w:val="00CC045C"/>
    <w:rsid w:val="00CC0765"/>
    <w:rsid w:val="00CC117C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8C3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CF5E26"/>
    <w:rsid w:val="00CF63C5"/>
    <w:rsid w:val="00D00525"/>
    <w:rsid w:val="00D00701"/>
    <w:rsid w:val="00D015FA"/>
    <w:rsid w:val="00D02558"/>
    <w:rsid w:val="00D043F1"/>
    <w:rsid w:val="00D0671C"/>
    <w:rsid w:val="00D10203"/>
    <w:rsid w:val="00D107B2"/>
    <w:rsid w:val="00D1095A"/>
    <w:rsid w:val="00D13B5A"/>
    <w:rsid w:val="00D14B03"/>
    <w:rsid w:val="00D14B51"/>
    <w:rsid w:val="00D1667A"/>
    <w:rsid w:val="00D17F02"/>
    <w:rsid w:val="00D24435"/>
    <w:rsid w:val="00D24859"/>
    <w:rsid w:val="00D25434"/>
    <w:rsid w:val="00D26262"/>
    <w:rsid w:val="00D26EBF"/>
    <w:rsid w:val="00D27342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086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5D58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38F"/>
    <w:rsid w:val="00D847F7"/>
    <w:rsid w:val="00D848C1"/>
    <w:rsid w:val="00D857A0"/>
    <w:rsid w:val="00D874EE"/>
    <w:rsid w:val="00D91232"/>
    <w:rsid w:val="00D91AD5"/>
    <w:rsid w:val="00D91F0F"/>
    <w:rsid w:val="00D93D19"/>
    <w:rsid w:val="00D946D9"/>
    <w:rsid w:val="00D95101"/>
    <w:rsid w:val="00D952F4"/>
    <w:rsid w:val="00D95B56"/>
    <w:rsid w:val="00D96DA7"/>
    <w:rsid w:val="00DA039B"/>
    <w:rsid w:val="00DA2105"/>
    <w:rsid w:val="00DA226D"/>
    <w:rsid w:val="00DA3916"/>
    <w:rsid w:val="00DA7602"/>
    <w:rsid w:val="00DB0848"/>
    <w:rsid w:val="00DB11EA"/>
    <w:rsid w:val="00DB190F"/>
    <w:rsid w:val="00DB2025"/>
    <w:rsid w:val="00DB268E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26A"/>
    <w:rsid w:val="00DC2CF5"/>
    <w:rsid w:val="00DC2FD8"/>
    <w:rsid w:val="00DC3E15"/>
    <w:rsid w:val="00DC4366"/>
    <w:rsid w:val="00DC4DCF"/>
    <w:rsid w:val="00DC6BB7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869"/>
    <w:rsid w:val="00DE1B3F"/>
    <w:rsid w:val="00DE30BA"/>
    <w:rsid w:val="00DE36CF"/>
    <w:rsid w:val="00DE571D"/>
    <w:rsid w:val="00DF02D8"/>
    <w:rsid w:val="00DF1E36"/>
    <w:rsid w:val="00DF369F"/>
    <w:rsid w:val="00DF3EA2"/>
    <w:rsid w:val="00DF5310"/>
    <w:rsid w:val="00DF718E"/>
    <w:rsid w:val="00DF7965"/>
    <w:rsid w:val="00E00640"/>
    <w:rsid w:val="00E00A95"/>
    <w:rsid w:val="00E01782"/>
    <w:rsid w:val="00E017FB"/>
    <w:rsid w:val="00E01B0D"/>
    <w:rsid w:val="00E02A29"/>
    <w:rsid w:val="00E03287"/>
    <w:rsid w:val="00E04560"/>
    <w:rsid w:val="00E062BB"/>
    <w:rsid w:val="00E12099"/>
    <w:rsid w:val="00E14232"/>
    <w:rsid w:val="00E144F7"/>
    <w:rsid w:val="00E15EF7"/>
    <w:rsid w:val="00E16C40"/>
    <w:rsid w:val="00E20084"/>
    <w:rsid w:val="00E207CF"/>
    <w:rsid w:val="00E21F99"/>
    <w:rsid w:val="00E24171"/>
    <w:rsid w:val="00E24B9E"/>
    <w:rsid w:val="00E27348"/>
    <w:rsid w:val="00E2763A"/>
    <w:rsid w:val="00E30CD0"/>
    <w:rsid w:val="00E31E06"/>
    <w:rsid w:val="00E345D8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47FAC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621E"/>
    <w:rsid w:val="00E67AA1"/>
    <w:rsid w:val="00E70214"/>
    <w:rsid w:val="00E722DF"/>
    <w:rsid w:val="00E7263B"/>
    <w:rsid w:val="00E729C1"/>
    <w:rsid w:val="00E7393E"/>
    <w:rsid w:val="00E75B42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7D9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4E86"/>
    <w:rsid w:val="00F15D6D"/>
    <w:rsid w:val="00F16223"/>
    <w:rsid w:val="00F170B4"/>
    <w:rsid w:val="00F20E25"/>
    <w:rsid w:val="00F22F88"/>
    <w:rsid w:val="00F237BE"/>
    <w:rsid w:val="00F24370"/>
    <w:rsid w:val="00F2519D"/>
    <w:rsid w:val="00F25516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A27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633"/>
    <w:rsid w:val="00F72956"/>
    <w:rsid w:val="00F74850"/>
    <w:rsid w:val="00F75C90"/>
    <w:rsid w:val="00F8039E"/>
    <w:rsid w:val="00F8095F"/>
    <w:rsid w:val="00F838DB"/>
    <w:rsid w:val="00F847B5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40A"/>
    <w:rsid w:val="00FA1995"/>
    <w:rsid w:val="00FA1E6D"/>
    <w:rsid w:val="00FA3F7D"/>
    <w:rsid w:val="00FA4F1D"/>
    <w:rsid w:val="00FA50A4"/>
    <w:rsid w:val="00FA60FA"/>
    <w:rsid w:val="00FA65B8"/>
    <w:rsid w:val="00FB0003"/>
    <w:rsid w:val="00FB0D50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092"/>
    <w:rsid w:val="00FC4604"/>
    <w:rsid w:val="00FC4F69"/>
    <w:rsid w:val="00FC4F93"/>
    <w:rsid w:val="00FC5487"/>
    <w:rsid w:val="00FC5C99"/>
    <w:rsid w:val="00FC7770"/>
    <w:rsid w:val="00FD1580"/>
    <w:rsid w:val="00FD1B63"/>
    <w:rsid w:val="00FD4FCB"/>
    <w:rsid w:val="00FD512E"/>
    <w:rsid w:val="00FD5BBA"/>
    <w:rsid w:val="00FD5DC1"/>
    <w:rsid w:val="00FD5F45"/>
    <w:rsid w:val="00FD7770"/>
    <w:rsid w:val="00FE0500"/>
    <w:rsid w:val="00FE1757"/>
    <w:rsid w:val="00FE5A1C"/>
    <w:rsid w:val="00FE606F"/>
    <w:rsid w:val="00FE70EE"/>
    <w:rsid w:val="00FE710B"/>
    <w:rsid w:val="00FE72B1"/>
    <w:rsid w:val="00FF202A"/>
    <w:rsid w:val="00FF2566"/>
    <w:rsid w:val="00FF3665"/>
    <w:rsid w:val="00FF555B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  <w:style w:type="paragraph" w:styleId="Telobesedila2">
    <w:name w:val="Body Text 2"/>
    <w:basedOn w:val="Navaden"/>
    <w:link w:val="Telobesedila2Znak"/>
    <w:semiHidden/>
    <w:unhideWhenUsed/>
    <w:rsid w:val="00C10743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semiHidden/>
    <w:rsid w:val="00C10743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Props1.xml><?xml version="1.0" encoding="utf-8"?>
<ds:datastoreItem xmlns:ds="http://schemas.openxmlformats.org/officeDocument/2006/customXml" ds:itemID="{25471756-89BD-465F-BC2B-C6C304F8A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5D8B3-2C12-4033-AB37-39FA386EC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1745E7-149B-4897-81FD-7C1E0FA69EF8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40</TotalTime>
  <Pages>1</Pages>
  <Words>453</Words>
  <Characters>2585</Characters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2023-12-08T07:57:00Z</cp:lastPrinted>
  <dcterms:created xsi:type="dcterms:W3CDTF">2026-01-20T20:00:00Z</dcterms:created>
  <dcterms:modified xsi:type="dcterms:W3CDTF">2026-06-25T15:50:00Z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